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0AE" w:rsidRPr="008F4F66" w:rsidRDefault="00EB20AE" w:rsidP="008F4F66">
      <w:pPr>
        <w:spacing w:after="0" w:line="240" w:lineRule="auto"/>
        <w:ind w:left="4956" w:firstLine="709"/>
        <w:rPr>
          <w:rFonts w:ascii="Times New Roman" w:hAnsi="Times New Roman"/>
          <w:sz w:val="28"/>
          <w:szCs w:val="28"/>
        </w:rPr>
      </w:pPr>
      <w:r w:rsidRPr="008F4F66">
        <w:rPr>
          <w:rFonts w:ascii="Times New Roman" w:hAnsi="Times New Roman"/>
          <w:sz w:val="28"/>
          <w:szCs w:val="28"/>
        </w:rPr>
        <w:t>Приложение № 1 к приказу</w:t>
      </w:r>
    </w:p>
    <w:p w:rsidR="00EB20AE" w:rsidRPr="008F4F66" w:rsidRDefault="00EB20AE" w:rsidP="008F4F66">
      <w:pPr>
        <w:spacing w:after="0" w:line="240" w:lineRule="auto"/>
        <w:ind w:left="4956" w:firstLine="709"/>
        <w:rPr>
          <w:rFonts w:ascii="Times New Roman" w:hAnsi="Times New Roman"/>
          <w:sz w:val="28"/>
          <w:szCs w:val="28"/>
        </w:rPr>
      </w:pPr>
      <w:r>
        <w:rPr>
          <w:rFonts w:ascii="Times New Roman" w:hAnsi="Times New Roman"/>
          <w:sz w:val="28"/>
          <w:szCs w:val="28"/>
        </w:rPr>
        <w:t xml:space="preserve">от </w:t>
      </w:r>
      <w:r w:rsidRPr="00D61D1E">
        <w:rPr>
          <w:rFonts w:ascii="Times New Roman" w:hAnsi="Times New Roman"/>
          <w:sz w:val="28"/>
          <w:szCs w:val="28"/>
        </w:rPr>
        <w:t xml:space="preserve"> </w:t>
      </w:r>
      <w:r w:rsidRPr="000B1A53">
        <w:rPr>
          <w:rFonts w:ascii="Times New Roman" w:hAnsi="Times New Roman"/>
          <w:sz w:val="28"/>
          <w:szCs w:val="28"/>
        </w:rPr>
        <w:t>29</w:t>
      </w:r>
      <w:r>
        <w:rPr>
          <w:rFonts w:ascii="Times New Roman" w:hAnsi="Times New Roman"/>
          <w:sz w:val="28"/>
          <w:szCs w:val="28"/>
        </w:rPr>
        <w:t>.12.2017г. №  31</w:t>
      </w:r>
    </w:p>
    <w:p w:rsidR="00EB20AE" w:rsidRPr="008F4F66" w:rsidRDefault="00EB20AE" w:rsidP="008F4F66">
      <w:pPr>
        <w:spacing w:after="0" w:line="240" w:lineRule="auto"/>
        <w:ind w:firstLine="709"/>
        <w:rPr>
          <w:rFonts w:ascii="Times New Roman" w:hAnsi="Times New Roman"/>
          <w:sz w:val="28"/>
          <w:szCs w:val="28"/>
        </w:rPr>
      </w:pPr>
    </w:p>
    <w:p w:rsidR="00EB20AE" w:rsidRPr="008F4F66" w:rsidRDefault="00EB20AE" w:rsidP="008F4F66">
      <w:pPr>
        <w:spacing w:after="0" w:line="240" w:lineRule="auto"/>
        <w:ind w:firstLine="709"/>
        <w:jc w:val="center"/>
        <w:rPr>
          <w:rFonts w:ascii="Times New Roman" w:hAnsi="Times New Roman"/>
          <w:b/>
          <w:sz w:val="28"/>
          <w:szCs w:val="28"/>
        </w:rPr>
      </w:pPr>
      <w:r w:rsidRPr="008F4F66">
        <w:rPr>
          <w:rFonts w:ascii="Times New Roman" w:hAnsi="Times New Roman"/>
          <w:b/>
          <w:sz w:val="28"/>
          <w:szCs w:val="28"/>
        </w:rPr>
        <w:t>ПРАВИЛА</w:t>
      </w:r>
    </w:p>
    <w:p w:rsidR="00EB20AE" w:rsidRPr="008F4F66" w:rsidRDefault="00EB20AE" w:rsidP="008F4F66">
      <w:pPr>
        <w:spacing w:after="0" w:line="240" w:lineRule="auto"/>
        <w:ind w:firstLine="709"/>
        <w:jc w:val="center"/>
        <w:rPr>
          <w:rFonts w:ascii="Times New Roman" w:hAnsi="Times New Roman"/>
          <w:b/>
          <w:sz w:val="28"/>
          <w:szCs w:val="28"/>
        </w:rPr>
      </w:pPr>
      <w:r w:rsidRPr="008F4F66">
        <w:rPr>
          <w:rFonts w:ascii="Times New Roman" w:hAnsi="Times New Roman"/>
          <w:b/>
          <w:sz w:val="28"/>
          <w:szCs w:val="28"/>
        </w:rPr>
        <w:t>подготовки и ведения дел об административных</w:t>
      </w:r>
    </w:p>
    <w:p w:rsidR="00EB20AE" w:rsidRPr="008F4F66" w:rsidRDefault="00EB20AE" w:rsidP="008F4F66">
      <w:pPr>
        <w:spacing w:after="0" w:line="240" w:lineRule="auto"/>
        <w:ind w:firstLine="709"/>
        <w:jc w:val="center"/>
        <w:rPr>
          <w:rFonts w:ascii="Times New Roman" w:hAnsi="Times New Roman"/>
          <w:b/>
          <w:sz w:val="28"/>
          <w:szCs w:val="28"/>
        </w:rPr>
      </w:pPr>
      <w:r w:rsidRPr="008F4F66">
        <w:rPr>
          <w:rFonts w:ascii="Times New Roman" w:hAnsi="Times New Roman"/>
          <w:b/>
          <w:sz w:val="28"/>
          <w:szCs w:val="28"/>
        </w:rPr>
        <w:t xml:space="preserve"> правонарушениях</w:t>
      </w:r>
    </w:p>
    <w:p w:rsidR="00EB20AE" w:rsidRPr="008F4F66" w:rsidRDefault="00EB20AE" w:rsidP="008F4F66">
      <w:pPr>
        <w:spacing w:after="0" w:line="240" w:lineRule="auto"/>
        <w:ind w:firstLine="709"/>
        <w:rPr>
          <w:rFonts w:ascii="Times New Roman" w:hAnsi="Times New Roman"/>
          <w:sz w:val="28"/>
          <w:szCs w:val="28"/>
        </w:rPr>
      </w:pPr>
    </w:p>
    <w:p w:rsidR="00EB20AE" w:rsidRPr="008F4F66" w:rsidRDefault="00EB20AE" w:rsidP="008F4F66">
      <w:pPr>
        <w:numPr>
          <w:ilvl w:val="0"/>
          <w:numId w:val="8"/>
        </w:numPr>
        <w:spacing w:after="0" w:line="240" w:lineRule="auto"/>
        <w:ind w:left="0" w:firstLine="709"/>
        <w:jc w:val="center"/>
        <w:rPr>
          <w:rFonts w:ascii="Times New Roman" w:hAnsi="Times New Roman"/>
          <w:sz w:val="28"/>
          <w:szCs w:val="28"/>
        </w:rPr>
      </w:pPr>
      <w:r w:rsidRPr="008F4F66">
        <w:rPr>
          <w:rFonts w:ascii="Times New Roman" w:hAnsi="Times New Roman"/>
          <w:sz w:val="28"/>
          <w:szCs w:val="28"/>
        </w:rPr>
        <w:t>Общие положения</w:t>
      </w:r>
    </w:p>
    <w:p w:rsidR="00EB20AE" w:rsidRPr="008F4F66" w:rsidRDefault="00EB20AE" w:rsidP="008F4F66">
      <w:pPr>
        <w:spacing w:after="0" w:line="240" w:lineRule="auto"/>
        <w:ind w:firstLine="709"/>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Настоящие Правила устанавливают порядок подготовки и ведения дел об адми</w:t>
      </w:r>
      <w:r>
        <w:rPr>
          <w:rFonts w:ascii="Times New Roman" w:hAnsi="Times New Roman"/>
          <w:sz w:val="28"/>
          <w:szCs w:val="28"/>
        </w:rPr>
        <w:t>нистративных правонарушениях в ф</w:t>
      </w:r>
      <w:r w:rsidRPr="008F4F66">
        <w:rPr>
          <w:rFonts w:ascii="Times New Roman" w:hAnsi="Times New Roman"/>
          <w:sz w:val="28"/>
          <w:szCs w:val="28"/>
        </w:rPr>
        <w:t xml:space="preserve">инансовом управлении Администрации </w:t>
      </w:r>
      <w:r>
        <w:rPr>
          <w:rFonts w:ascii="Times New Roman" w:hAnsi="Times New Roman"/>
          <w:sz w:val="28"/>
          <w:szCs w:val="28"/>
        </w:rPr>
        <w:t>Тамбовского</w:t>
      </w:r>
      <w:r w:rsidRPr="008F4F66">
        <w:rPr>
          <w:rFonts w:ascii="Times New Roman" w:hAnsi="Times New Roman"/>
          <w:sz w:val="28"/>
          <w:szCs w:val="28"/>
        </w:rPr>
        <w:t xml:space="preserve"> района (далее по тексту – Финуправление)</w:t>
      </w: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numPr>
          <w:ilvl w:val="0"/>
          <w:numId w:val="8"/>
        </w:numPr>
        <w:spacing w:after="0" w:line="240" w:lineRule="auto"/>
        <w:ind w:left="0" w:firstLine="709"/>
        <w:jc w:val="center"/>
        <w:rPr>
          <w:rFonts w:ascii="Times New Roman" w:hAnsi="Times New Roman"/>
          <w:sz w:val="28"/>
          <w:szCs w:val="28"/>
        </w:rPr>
      </w:pPr>
      <w:r w:rsidRPr="008F4F66">
        <w:rPr>
          <w:rFonts w:ascii="Times New Roman" w:hAnsi="Times New Roman"/>
          <w:sz w:val="28"/>
          <w:szCs w:val="28"/>
        </w:rPr>
        <w:t>Общие требования к учету, оформлению, ведению и хранению материалов дел об административных правонарушениях</w:t>
      </w: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numPr>
          <w:ilvl w:val="1"/>
          <w:numId w:val="8"/>
        </w:numPr>
        <w:spacing w:after="0" w:line="240" w:lineRule="auto"/>
        <w:ind w:left="0" w:firstLine="709"/>
        <w:jc w:val="both"/>
        <w:rPr>
          <w:rFonts w:ascii="Times New Roman" w:hAnsi="Times New Roman"/>
          <w:sz w:val="28"/>
          <w:szCs w:val="28"/>
        </w:rPr>
      </w:pPr>
      <w:r w:rsidRPr="008F4F66">
        <w:rPr>
          <w:rFonts w:ascii="Times New Roman" w:hAnsi="Times New Roman"/>
          <w:sz w:val="28"/>
          <w:szCs w:val="28"/>
        </w:rPr>
        <w:t>Учет и регистрацию дел об административных правонарушениях в Финуправлении осуществляет отдел учета и отчетности, который ведет реестр дел об административных правонарушениях (далее – дела).</w:t>
      </w:r>
    </w:p>
    <w:p w:rsidR="00EB20AE" w:rsidRPr="008F4F66" w:rsidRDefault="00EB20AE" w:rsidP="008F4F66">
      <w:pPr>
        <w:numPr>
          <w:ilvl w:val="1"/>
          <w:numId w:val="8"/>
        </w:numPr>
        <w:spacing w:after="0" w:line="240" w:lineRule="auto"/>
        <w:ind w:left="0" w:firstLine="709"/>
        <w:jc w:val="both"/>
        <w:rPr>
          <w:rFonts w:ascii="Times New Roman" w:hAnsi="Times New Roman"/>
          <w:sz w:val="28"/>
          <w:szCs w:val="28"/>
        </w:rPr>
      </w:pPr>
      <w:r w:rsidRPr="008F4F66">
        <w:rPr>
          <w:rFonts w:ascii="Times New Roman" w:hAnsi="Times New Roman"/>
          <w:sz w:val="28"/>
          <w:szCs w:val="28"/>
        </w:rPr>
        <w:t>В дело помещаются документы и материалы, которые имеют непосредственное отношение к данному делу. Материалы внутри дела располагаются в хронологической последовательности их поступления.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Оформление дела предусматривает:</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подшивку или переплет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сквозную нумерацию листов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Реквизиты обложки дела включают:</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учетный номер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наименование лица, в отношении которого возбуждено дело;</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пункты и номера статей законодательного акта, по признакам нарушения которых возбуждено дело;</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дата возбуждения дела и дата окончания рассмотрения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2.3. Документы и материалы, приобщаемые к делу, предста</w:t>
      </w:r>
      <w:r>
        <w:rPr>
          <w:rFonts w:ascii="Times New Roman" w:hAnsi="Times New Roman"/>
          <w:sz w:val="28"/>
          <w:szCs w:val="28"/>
        </w:rPr>
        <w:t>в</w:t>
      </w:r>
      <w:r w:rsidRPr="008F4F66">
        <w:rPr>
          <w:rFonts w:ascii="Times New Roman" w:hAnsi="Times New Roman"/>
          <w:sz w:val="28"/>
          <w:szCs w:val="28"/>
        </w:rPr>
        <w:t>ляются лицами, участвующими в деле, в подлиннике или в форме надлежащим образом заверенной копии.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2.4.Материалы завершенных дел об административных правонарушениях хранятся в отделе учета и отчетности.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Хранение дел осуществляется таким образом, чтобы исключить возможность несанкционированного доступа к материалам посторонних лиц.</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Материалы дел, содержащие сведения конфиденциального характера, подлежат хранению в установленном порядке.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2.5. Дела могут быть предоставлены для ознакомления с момента возбуждения до момента окончания производства по делу только лицам, участвующим в деле.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Ознакомление с материалами дела допускается только в помещении Финуправления в обязательном присутствии служащего отдела учета и отчетности Финуправления.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В каждом деле ведется лист ознакомления (по форме согласно Приложению № 4). По окончании каждого ознакомления с материалами дела в листе ознакомления лицо, ознакомившееся с материалами дела, делает соответствующую запись.</w:t>
      </w: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numPr>
          <w:ilvl w:val="0"/>
          <w:numId w:val="8"/>
        </w:numPr>
        <w:spacing w:after="0" w:line="240" w:lineRule="auto"/>
        <w:ind w:left="0" w:firstLine="709"/>
        <w:jc w:val="center"/>
        <w:rPr>
          <w:rFonts w:ascii="Times New Roman" w:hAnsi="Times New Roman"/>
          <w:sz w:val="28"/>
          <w:szCs w:val="28"/>
        </w:rPr>
      </w:pPr>
      <w:r w:rsidRPr="008F4F66">
        <w:rPr>
          <w:rFonts w:ascii="Times New Roman" w:hAnsi="Times New Roman"/>
          <w:sz w:val="28"/>
          <w:szCs w:val="28"/>
        </w:rPr>
        <w:t>Порядок возбуждения и рассмотрения дел об административных правонарушениях</w:t>
      </w: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3.1.Дело об административном правонарушении должно быть возбуждено должностным лицом Финуправления, уполномоченным составлять протокол об административном правонарушении в соответствии с настоящим приказом, немедленно после обнаружения события правонарушения.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3.2.Лицо, в отношении которого возбуждается производство по делу об административном правонарушении посредством составления протокола, должно быть уведомлено об этом должностным лицом Финуправления, уполномоченным составлять протокол об административном правонарушении, непосредственно, а при отсутствии такой возможности – письменным уведомлением (по форме согласно Приложению № 3).</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Уведомление направляется лицу, в отношении которого возбуждается производство по делу:</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-заказным письмом с уведомлением о вручении;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-вручается физическому лицу или законному представителю юридического лица, в отношении которых возбуждено производство по делу, под расписку;</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-посредством факсимильной связи, а также в форме электронного документа.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При этом почтовые или иные документы, свидетельствующие о получении уведомления, приобщаются к материалам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3.3 Протокол об административном правонарушении (по форме согласно Приложению № 6) подписывается должностным лицом Финуправления,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либо их неявки, расцениваемой как отказ от подписания протокола, в нем делается соответствующая запись должностным лицом Финуправления, его составившим.</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Законными представителями юридического лица в соответствии с Кодексом Российской Федерации об административных правонарушениях (далее – КоАП РФ) являются его руководитель, а также иное лицо, признанное в соответствии с законом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удостоверяющими его служебное положение. Копии этих документов должны быть приобщены к материалам дела об административном правонарушении.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Защитник лица, в отношении которого возбуждено производство по делу об административном правонарушении, допускается к участию в производстве по делу с момента возбуждения дела об административном правонарушении. Полномочия защитника подтверждаются ордером (для адвоката) либо доверенностью, оформленной в соответствии с законом (для иных лиц). Копии ордера, доверенности приобщаются к материалам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В отдельных случаях при неявке указанных лиц для подписания протокола должностное лицо, уполномоченное составлять протоколы об административном правонарушении, по указанию руководителя Финуправления, его заместителей либо по собственной инициативе выезжает для составления протокола непосредственно на место фактического нахождения лица, в отношении которого составляется протокол.</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3.4. Копия протокола об административном правонарушении вручается под расписку физическому лицу или законному представителю юридического лица, в отношении которых он составлен, либо защитнику лица. В случае неявки на составление протокола указанных лиц, получивших соответствующее уведомление или определение о возбуждении дела, копия протокола об административном правонарушении направляется в их адрес нарочным либо заказным письмом с уведомлением о вручении.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xml:space="preserve">3.5. Материалы дел и протоколы об административных правонарушениях, составленные должностными лицами Финуправления, передаются на следующий рабочий день после составления указанных протоколов в отдел учета и отчетности. В случае составления протокола вне пределов села </w:t>
      </w:r>
      <w:r>
        <w:rPr>
          <w:rFonts w:ascii="Times New Roman" w:hAnsi="Times New Roman"/>
          <w:sz w:val="28"/>
          <w:szCs w:val="28"/>
        </w:rPr>
        <w:t>Тамбовки</w:t>
      </w:r>
      <w:r w:rsidRPr="008F4F66">
        <w:rPr>
          <w:rFonts w:ascii="Times New Roman" w:hAnsi="Times New Roman"/>
          <w:sz w:val="28"/>
          <w:szCs w:val="28"/>
        </w:rPr>
        <w:t>, указанный протокол и материалы дела к нему передаются на следующий рабочий день после возвращения.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3.6. Получив материалы дел и протоколы об административных правонарушениях, отдел учета и отчетности направляет их соответствующим должностным лицам, уполномоченным на их рассмотрение.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3.7. Получив материалы дела и протокол об административном правонарушении, руководитель Финуправления (его заместитель) осуществляет подготовку к рассмотрению дела об административном правонарушении.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1) назначении времени и места рассмотрения дела (по форме согласно Приложению № 7);</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 об истребовании необходимых дополнительных материалов по делу (по форме согласно Приложению № 8), о вызове лиц, указанных в статьях 25.1-25.5, 25.8-25.10 КоАП РФ (по форме согласно Приложению 9);</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 о возращении протокола об административном правонарушении и других материалов дела должностному лицу Финуправления, составившему протокол, иным должностным лицам, составившим протокол, в случае составления протокола и оформления других материалов дела неуполномоченным лицом, неправильного оформления протокола и оформления других материалов дела либо неполноты представленных материалов, которая не может быть восполнена при рассмотрении дела (по форме согласно Приложению № 10);</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4) 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должностного лица Финуправления, к которому протокол об административном правонарушении и другие материалы дела поступили на рассмотрение, либо вынесено определение об отводе должностного лица Финуправления (по форме согласно Приложению № 11).</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3.8. При наличии обстоятельств, предусмотренных статьей 24.5 КоАП РФ, руководитель Финуправления (его заместитель) выносит постановление о прекращении производства по делу об административном правонарушении.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3.9. В случае если рассмотрение дела об административном правонарушении отложено в связи с неявкой без уважительной причины лиц, указанных в части 1 статьи 27.15 КоАП РФ, и их отсутствие препятствует всестороннему, полному, объективному и своевременному выяснению обстоятельств дела и разрешению его в соответствии с законом, руководитель Финуправления (его заместитель), рассматривающий дело, выносит определение о приводе указанных лиц (Приложение № 12).</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Определение о приводе направляется в орган внутренних дел в порядке, установленном Инструкцией о порядке осуществления привода, утвержденной Приказом МВД России от 21.06.2003 № 438.</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3.10. Рассмотрение дела осуществляется руководителем Финуправления (его заместителем) в порядке, установленном статьей 29.7 КоАП РФ.</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3.11. Дело об административном правонарушении должно быть рассмотрено руководителем Финуправления (его заместителем) в пятнадцатидневный срок со дня получения им материалов дела в соответствии с пунктом 3.7 настоящих Правил и протокола об административном правонарушении.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руководителем Финуправления (его заместителем), рассматривающим дело, но не более чем на один месяц. О продлении указанного срока выносится мотивированное определение.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3.12. По результатам рассмотрения дела об административном правонарушении может быть вынесено постановление: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1) о назначении административного наказания (по форме согласно Приложению № 13), либо</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 о прекращении производства по делу об административном правонарушении (по форме согласно Приложению № 14).</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Постановление о прекращении производства по делу об административном правонарушении выносится в случае: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1) Наличия хотя бы одного из обстоятельств, исключающих производство по делу, предусмотренных статьей 24.5 КоАП РФ;</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 Объявления устного замечания в соответствии со статьей 2.9 КоАП РФ;</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 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Постановление по делу об административном правонарушении объявляется немедленно по окончании рассмотрения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Копии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в течение трех дней со дня вынесения указанного постановления.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3.13. По результатам рассмотрения дела об административном правонарушении выносится определение о передаче дела на рассмотрение по подведомственности, если выяснено, что рассмотрение дела не относится к компетенции рассмотревшего его должностного лица министерства.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3.14. В случае обжалования постановления по делу об административном правонарушении заместитель руководителя Финуправления, вынесший постановление, направляет руководителю Финуправления жалобу со всеми материалами дела в течение трех суток со дня поступления жалобы и обоснованное мнение по доводам, изложенным в жалобе в течение трех суток со дня поступления определения о принятии жалобы к рассмотрению (по форме согласно Приложению № 15).</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3.15. При подготовке к рассмотрению жалобы на постановление по делу об административном правонарушении руководитель Финуправления: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1) выясняет, имеются ли обстоятельства, исключающие возможность рассмотрения им жалобы, а также обстоятельства, исключающие производство по делу;</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 разрешает ходатайства, при необходимости назначает экспертизу, истребует дополнительные материалы, вызывает лиц, участие которых признано необходимым при рассмотрении жалобы;</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 направляет жалобу, со всеми материалами дела на рассмотрение по подведомственности, если ее рассмотрение не относится к компетенции руководителя Финуправления.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По результатам подготовки к рассмотрению жалобы выносится уведомление о назначении времени и места рассмотрения жалобы на постановление по делу об административном правонарушении (по форме согласно Приложению № 16). Дата, на которую назначается рассмотрение жалобы, не должна выходить за пределы срока её рассмотрения, установленного статьей 30.5 КоАП РФ. Уведомление направляется в порядке, установленном пунктом 3.2 настоящих Правил, заявителю жалобы и другим лицам, участие которых при её рассмотрении признано необходимым.</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3.16. Жалоба на постановление по делу об административном правонарушении подлежит рассмотрению в течение десяти дней с момента её поступления со всеми материалами руководителю Финуправления.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При рассмотрении жалобы должен быть соблюден порядок, установленный статьей 30.6 КоАП РФ.</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Если при рассмотрении жалобы на постановление по делу об административном правонарущении выяснено, что её рассмотрение не относится к компетенции руководителя Финуправления, выносится определение о передаче жалобы на рассмотрение по подведомственности (по форме согласно Приложению 17).</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3.17. По результатам рассмотрения жалобы выносится решение (по форме согласно Приложению № 18), которое оглашается немедленно после его вынесения.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Копия решения по жалобе в срок до трех суток после его вынесения вручается или высылается физическому лицу или законному представителю юридического лица, в отношении которых было вынесено постановление по делу. Решение со всеми материалами дела направляется заместителю руководителя Финуправления, вынесшему постановление по делу об административном правонарушении, в течение трех суток с момента вступления его в законную силу.</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3.18. Контроль исполнения вступивших в законную силу постановлений осуществляет отдел учета и отчетности.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3.19. В случае возникновения обстоятельств, вследствие которых исполнение постановления о назначении административного наказания невозможно в установленные сроки, руководитель Финуправления (его заместитель), вынесший постановление по делу об административном правонарушении, может отсрочить его исполнение на срок до одного месяца.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Исполнение постановления о назначении административного наказания в виде штрафа может быть рассрочено на срок до трех месяцев с учетом материального положения лица, в отношении которого вынесено постановление.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В случае принесения протеста на вступившее в законную силу постановление его исполнение приостанавливается до рассмотрения протеста.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Исполнение постановления прекращается в случае: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1) издания акта амнистии, если такой акт устраняет применение административного наказания;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 отмены или признания утратившими силу закона или его положения, устанавливающих административную ответственность за содеянное;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 смерти лица, привлеченного к административной ответственности, или объявления его в установленном законом порядке умершим;</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4) истечение сроков давности исполнения постановления о назначении административного наказания, установленных статьей 31.9 КоАП РФ;</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5) отмены постановления.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Вопросы об отсрочке, о рассрочке, приостановлении или прекращении исполнения постановления о назначении административного наказания рассматриваются руководителем Финуправления (его заместителем), вынесшим постановление по делу об административном правонарушении, в трехдневный срок со дня возникновения основания для разрешения соответствующего вопроса.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Лица, заинтересованные в разрешении вопросов, указанных в настоящем пункте,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Решение по вопросам об отсрочке, о рассрочке, приостановлении исполнения постановления о назначении административного наказания выносится в виде определения (по форме согласно Приложению № 19). Копия определения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трех дней со дня его вынесения, о чем делается соответствующая запись в деле.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Решение по вопросу о прекращении исполнения постановления о назначении административного наказания выносится в виде постановления (по форме согласно Приложению № 20).</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3.20. В случае вынесения постановления о наложении штрафа, который подлежит зачислению в сельский бюджет, отдел учета и отчетности сообщает об этом соответствующей администрации сельсовета с указанием о необходимости в течение 5 рабочих дней сообщить в Финуправление о поступлении указанных средств в доход местного бюджета.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При отсутствии документа, свидетельствующего об уплате административного штрафа, по истечении 60 (шестидесяти) дней со дня вступления постановления о наложении административного штрафа в законную силу либо со дня истечения срока отсрочки или срока рассрочки его исполнения руководитель Финуправления, заместитель руководителя Финуправления, вынесший постановление по делу об административном правонарушении, направляет в службу судебных приставов-исполнителей по месту нахождения (месту жительства) лица, привлеченного к административной ответственности, заявление (с приложением соответствующих материалов) о возбуждении исполнительного производства для принудительного взыскания суммы административного штрафа (по форме согласно Приложению № 21).</w:t>
      </w: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firstLine="709"/>
        <w:jc w:val="both"/>
        <w:rPr>
          <w:rFonts w:ascii="Times New Roman" w:hAnsi="Times New Roman"/>
          <w:sz w:val="28"/>
          <w:szCs w:val="28"/>
        </w:rPr>
      </w:pPr>
    </w:p>
    <w:p w:rsidR="00EB20AE" w:rsidRDefault="00EB20AE" w:rsidP="008F4F66">
      <w:pPr>
        <w:spacing w:after="0" w:line="240" w:lineRule="auto"/>
        <w:ind w:firstLine="709"/>
        <w:jc w:val="both"/>
        <w:rPr>
          <w:rFonts w:ascii="Times New Roman" w:hAnsi="Times New Roman"/>
          <w:sz w:val="28"/>
          <w:szCs w:val="28"/>
        </w:rPr>
      </w:pPr>
    </w:p>
    <w:p w:rsidR="00EB20AE" w:rsidRPr="008F4F66" w:rsidRDefault="00EB20AE" w:rsidP="008F4F66">
      <w:pPr>
        <w:spacing w:after="0" w:line="240" w:lineRule="auto"/>
        <w:ind w:left="4956" w:firstLine="709"/>
        <w:jc w:val="both"/>
        <w:rPr>
          <w:rFonts w:ascii="Times New Roman" w:hAnsi="Times New Roman"/>
          <w:sz w:val="28"/>
          <w:szCs w:val="28"/>
        </w:rPr>
      </w:pPr>
      <w:r w:rsidRPr="008F4F66">
        <w:rPr>
          <w:rFonts w:ascii="Times New Roman" w:hAnsi="Times New Roman"/>
          <w:sz w:val="28"/>
          <w:szCs w:val="28"/>
        </w:rPr>
        <w:t>Приложение № 2 к приказу</w:t>
      </w:r>
    </w:p>
    <w:p w:rsidR="00EB20AE" w:rsidRPr="0069559E" w:rsidRDefault="00EB20AE" w:rsidP="008F4F66">
      <w:pPr>
        <w:spacing w:after="0" w:line="240" w:lineRule="auto"/>
        <w:ind w:left="4956" w:firstLine="709"/>
        <w:rPr>
          <w:rFonts w:ascii="Times New Roman" w:hAnsi="Times New Roman"/>
          <w:sz w:val="28"/>
          <w:szCs w:val="28"/>
        </w:rPr>
      </w:pP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Pr="008F4F66" w:rsidRDefault="00EB20AE" w:rsidP="008F4F66">
      <w:pPr>
        <w:spacing w:after="0" w:line="240" w:lineRule="auto"/>
        <w:ind w:left="4956" w:firstLine="709"/>
        <w:rPr>
          <w:rFonts w:ascii="Times New Roman" w:hAnsi="Times New Roman"/>
          <w:sz w:val="28"/>
          <w:szCs w:val="28"/>
        </w:rPr>
      </w:pPr>
    </w:p>
    <w:p w:rsidR="00EB20AE" w:rsidRPr="008F4F66" w:rsidRDefault="00EB20AE" w:rsidP="008F4F66">
      <w:pPr>
        <w:spacing w:after="0" w:line="240" w:lineRule="auto"/>
        <w:ind w:firstLine="709"/>
        <w:jc w:val="center"/>
        <w:rPr>
          <w:rFonts w:ascii="Times New Roman" w:hAnsi="Times New Roman"/>
          <w:b/>
          <w:sz w:val="28"/>
          <w:szCs w:val="28"/>
        </w:rPr>
      </w:pPr>
      <w:r w:rsidRPr="008F4F66">
        <w:rPr>
          <w:rFonts w:ascii="Times New Roman" w:hAnsi="Times New Roman"/>
          <w:b/>
          <w:sz w:val="28"/>
          <w:szCs w:val="28"/>
        </w:rPr>
        <w:t>ПОРЯДОК</w:t>
      </w:r>
    </w:p>
    <w:p w:rsidR="00EB20AE" w:rsidRPr="008F4F66" w:rsidRDefault="00EB20AE" w:rsidP="008F4F66">
      <w:pPr>
        <w:spacing w:after="0" w:line="240" w:lineRule="auto"/>
        <w:ind w:firstLine="709"/>
        <w:jc w:val="center"/>
        <w:rPr>
          <w:rFonts w:ascii="Times New Roman" w:hAnsi="Times New Roman"/>
          <w:b/>
          <w:sz w:val="28"/>
          <w:szCs w:val="28"/>
        </w:rPr>
      </w:pPr>
      <w:r w:rsidRPr="008F4F66">
        <w:rPr>
          <w:rFonts w:ascii="Times New Roman" w:hAnsi="Times New Roman"/>
          <w:b/>
          <w:sz w:val="28"/>
          <w:szCs w:val="28"/>
        </w:rPr>
        <w:t>рассмотрения дела об административном правонарушении</w:t>
      </w:r>
    </w:p>
    <w:p w:rsidR="00EB20AE" w:rsidRPr="008F4F66" w:rsidRDefault="00EB20AE" w:rsidP="008F4F66">
      <w:pPr>
        <w:spacing w:after="0" w:line="240" w:lineRule="auto"/>
        <w:ind w:firstLine="709"/>
        <w:rPr>
          <w:rFonts w:ascii="Times New Roman" w:hAnsi="Times New Roman"/>
          <w:sz w:val="28"/>
          <w:szCs w:val="28"/>
        </w:rPr>
      </w:pPr>
    </w:p>
    <w:p w:rsidR="00EB20AE" w:rsidRPr="008F4F66" w:rsidRDefault="00EB20AE" w:rsidP="008F4F66">
      <w:pPr>
        <w:numPr>
          <w:ilvl w:val="0"/>
          <w:numId w:val="9"/>
        </w:numPr>
        <w:spacing w:after="0" w:line="240" w:lineRule="auto"/>
        <w:ind w:left="0" w:firstLine="709"/>
        <w:jc w:val="both"/>
        <w:rPr>
          <w:rFonts w:ascii="Times New Roman" w:hAnsi="Times New Roman"/>
          <w:sz w:val="28"/>
          <w:szCs w:val="28"/>
        </w:rPr>
      </w:pPr>
      <w:r w:rsidRPr="008F4F66">
        <w:rPr>
          <w:rFonts w:ascii="Times New Roman" w:hAnsi="Times New Roman"/>
          <w:sz w:val="28"/>
          <w:szCs w:val="28"/>
        </w:rPr>
        <w:t>При рассмотрении дела об административном правонарушении: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а)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б)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а также лиц, участвующих в рассмотрении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в) проверяются полномочия законных представителей физического или юридического лица, защитника и представителя;</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г)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д) Разъясняются лицам, участвующим в рассмотрении дела, их права и обязанности (по форме согласно Приложению № 5);</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е) рассматривается заявленные отводы и ходатайства;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ж) выносится определение об отложении рассмотрения дела в случае:</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поступления заявления о самоотводе или об отводе должностного лица, рассматривающего дело, если отвод препятствует рассмотрению дела по существу;</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отвода специалиста, эксперта или переводчика, если указанный отвод препятствует рассмотрению дела по существу;</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 необходимости явки лица, участвующего в рассмотрении дела, истребования дополнительных материалов по делу или назначения экспертизы;</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з) выносится определение о приводе лица, участие которого признается обязательным при рассмотрении дела, в соответствии с частью 3 статьи 29.4 КоАП РФ;</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и) выносится определение о передаче дела на рассмотрение по подведомственности в соответствии со статьей 29.5 КоАП РФ.</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2. При продолжении рассмотрения дела об административном правонарушении оглашается протокол об административном правонарушении, а при необходимости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эксперта, исследуются иные доказательства.</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3. В случае необходимости осуществляются другие процессуальные действия в соответствии с КоАП РФ.</w:t>
      </w:r>
    </w:p>
    <w:p w:rsidR="00EB20AE" w:rsidRPr="008F4F66" w:rsidRDefault="00EB20AE" w:rsidP="008F4F66">
      <w:pPr>
        <w:spacing w:after="0" w:line="240" w:lineRule="auto"/>
        <w:ind w:firstLine="709"/>
        <w:jc w:val="both"/>
        <w:rPr>
          <w:rFonts w:ascii="Times New Roman" w:hAnsi="Times New Roman"/>
          <w:sz w:val="28"/>
          <w:szCs w:val="28"/>
        </w:rPr>
      </w:pPr>
      <w:r w:rsidRPr="008F4F66">
        <w:rPr>
          <w:rFonts w:ascii="Times New Roman" w:hAnsi="Times New Roman"/>
          <w:sz w:val="28"/>
          <w:szCs w:val="28"/>
        </w:rPr>
        <w:t>4. По результатам рассмотрения дела об административном правонарушении может быть вынесено постановление или определение, которые объявляются немедленно по окончании рассмотрения дела.</w:t>
      </w:r>
    </w:p>
    <w:p w:rsidR="00EB20AE" w:rsidRDefault="00EB20AE" w:rsidP="008F4F66">
      <w:pPr>
        <w:jc w:val="both"/>
        <w:rPr>
          <w:sz w:val="28"/>
        </w:rPr>
      </w:pPr>
    </w:p>
    <w:p w:rsidR="00EB20AE" w:rsidRPr="008F4F66" w:rsidRDefault="00EB20AE">
      <w:pPr>
        <w:rPr>
          <w:rFonts w:ascii="Times New Roman" w:hAnsi="Times New Roman"/>
          <w:sz w:val="28"/>
          <w:szCs w:val="28"/>
        </w:rPr>
      </w:pPr>
    </w:p>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p w:rsidR="00EB20AE" w:rsidRDefault="00EB20AE" w:rsidP="00BE19DA">
      <w:pPr>
        <w:spacing w:after="0" w:line="240" w:lineRule="auto"/>
        <w:ind w:left="5664"/>
        <w:rPr>
          <w:rFonts w:ascii="Times New Roman" w:hAnsi="Times New Roman"/>
          <w:sz w:val="28"/>
          <w:szCs w:val="28"/>
        </w:rPr>
      </w:pPr>
      <w:bookmarkStart w:id="0" w:name="_GoBack"/>
      <w:bookmarkEnd w:id="0"/>
      <w:r w:rsidRPr="008F4F66">
        <w:rPr>
          <w:rFonts w:ascii="Times New Roman" w:hAnsi="Times New Roman"/>
          <w:sz w:val="28"/>
          <w:szCs w:val="28"/>
        </w:rPr>
        <w:t xml:space="preserve">Приложение </w:t>
      </w:r>
      <w:r>
        <w:rPr>
          <w:rFonts w:ascii="Times New Roman" w:hAnsi="Times New Roman"/>
          <w:sz w:val="28"/>
          <w:szCs w:val="28"/>
        </w:rPr>
        <w:t xml:space="preserve">№ </w:t>
      </w:r>
      <w:r w:rsidRPr="008F4F66">
        <w:rPr>
          <w:rFonts w:ascii="Times New Roman" w:hAnsi="Times New Roman"/>
          <w:sz w:val="28"/>
          <w:szCs w:val="28"/>
        </w:rPr>
        <w:t>3</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right"/>
        <w:rPr>
          <w:rFonts w:ascii="Times New Roman" w:hAnsi="Times New Roman"/>
          <w:sz w:val="28"/>
          <w:szCs w:val="28"/>
        </w:rPr>
      </w:pPr>
      <w:r>
        <w:rPr>
          <w:rFonts w:ascii="Times New Roman" w:hAnsi="Times New Roman"/>
          <w:sz w:val="28"/>
          <w:szCs w:val="28"/>
        </w:rPr>
        <w:t>Лицо, в отношении которого возбуждается</w:t>
      </w:r>
    </w:p>
    <w:p w:rsidR="00EB20AE" w:rsidRDefault="00EB20AE" w:rsidP="008F4F66">
      <w:pPr>
        <w:spacing w:after="0" w:line="240" w:lineRule="auto"/>
        <w:jc w:val="right"/>
        <w:rPr>
          <w:rFonts w:ascii="Times New Roman" w:hAnsi="Times New Roman"/>
          <w:sz w:val="28"/>
          <w:szCs w:val="28"/>
        </w:rPr>
      </w:pPr>
      <w:r>
        <w:rPr>
          <w:rFonts w:ascii="Times New Roman" w:hAnsi="Times New Roman"/>
          <w:sz w:val="28"/>
          <w:szCs w:val="28"/>
        </w:rPr>
        <w:t xml:space="preserve">  дело об административном правонарушении </w:t>
      </w:r>
    </w:p>
    <w:p w:rsidR="00EB20AE" w:rsidRDefault="00EB20AE" w:rsidP="008F4F66">
      <w:pPr>
        <w:spacing w:after="0" w:line="240" w:lineRule="auto"/>
        <w:jc w:val="right"/>
        <w:rPr>
          <w:rFonts w:ascii="Times New Roman" w:hAnsi="Times New Roman"/>
          <w:sz w:val="28"/>
          <w:szCs w:val="28"/>
        </w:rPr>
      </w:pPr>
      <w:r>
        <w:rPr>
          <w:rFonts w:ascii="Times New Roman" w:hAnsi="Times New Roman"/>
          <w:sz w:val="28"/>
          <w:szCs w:val="28"/>
        </w:rPr>
        <w:t>(адрес)</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На бланке</w:t>
      </w:r>
    </w:p>
    <w:p w:rsidR="00EB20AE" w:rsidRDefault="00EB20AE" w:rsidP="008F4F66">
      <w:pPr>
        <w:spacing w:after="0" w:line="240" w:lineRule="auto"/>
        <w:rPr>
          <w:rFonts w:ascii="Times New Roman" w:hAnsi="Times New Roman"/>
          <w:sz w:val="28"/>
          <w:szCs w:val="28"/>
        </w:rPr>
      </w:pPr>
    </w:p>
    <w:p w:rsidR="00EB20AE" w:rsidRDefault="00EB20AE" w:rsidP="00BE19DA">
      <w:pPr>
        <w:spacing w:after="0" w:line="240" w:lineRule="auto"/>
        <w:jc w:val="both"/>
        <w:rPr>
          <w:rFonts w:ascii="Times New Roman" w:hAnsi="Times New Roman"/>
          <w:sz w:val="28"/>
          <w:szCs w:val="28"/>
        </w:rPr>
      </w:pPr>
    </w:p>
    <w:p w:rsidR="00EB20AE" w:rsidRDefault="00EB20AE" w:rsidP="00BE19DA">
      <w:pPr>
        <w:spacing w:after="0" w:line="240" w:lineRule="auto"/>
        <w:ind w:firstLine="709"/>
        <w:jc w:val="both"/>
        <w:rPr>
          <w:rFonts w:ascii="Times New Roman" w:hAnsi="Times New Roman"/>
          <w:sz w:val="28"/>
          <w:szCs w:val="28"/>
        </w:rPr>
      </w:pPr>
      <w:r>
        <w:rPr>
          <w:rFonts w:ascii="Times New Roman" w:hAnsi="Times New Roman"/>
          <w:sz w:val="28"/>
          <w:szCs w:val="28"/>
        </w:rPr>
        <w:t>Финансовое управление Администрации Тамбовского района уведомляет, что возбуждается производство по делу об административном правонарушении в отношении_________________________________________ по факту_________________________________________________________</w:t>
      </w:r>
    </w:p>
    <w:p w:rsidR="00EB20AE" w:rsidRDefault="00EB20AE" w:rsidP="00BE19DA">
      <w:pPr>
        <w:spacing w:after="0" w:line="240" w:lineRule="auto"/>
        <w:ind w:firstLine="709"/>
        <w:jc w:val="both"/>
        <w:rPr>
          <w:rFonts w:ascii="Times New Roman" w:hAnsi="Times New Roman"/>
          <w:sz w:val="28"/>
          <w:szCs w:val="28"/>
        </w:rPr>
      </w:pPr>
      <w:r>
        <w:rPr>
          <w:rFonts w:ascii="Times New Roman" w:hAnsi="Times New Roman"/>
          <w:sz w:val="28"/>
          <w:szCs w:val="28"/>
        </w:rPr>
        <w:t>Ответственность за данное правонарушение предусмотрена частью ___ статьи __________ Кодекса Российской Федерации об административных правонарушениях (далее – КоАП РФ).</w:t>
      </w:r>
    </w:p>
    <w:p w:rsidR="00EB20AE" w:rsidRDefault="00EB20AE" w:rsidP="00BE19DA">
      <w:pPr>
        <w:spacing w:after="0" w:line="240" w:lineRule="auto"/>
        <w:ind w:firstLine="709"/>
        <w:jc w:val="both"/>
        <w:rPr>
          <w:rFonts w:ascii="Times New Roman" w:hAnsi="Times New Roman"/>
          <w:sz w:val="28"/>
          <w:szCs w:val="28"/>
        </w:rPr>
      </w:pPr>
      <w:r>
        <w:rPr>
          <w:rFonts w:ascii="Times New Roman" w:hAnsi="Times New Roman"/>
          <w:sz w:val="28"/>
          <w:szCs w:val="28"/>
        </w:rPr>
        <w:t>В связи с изложенным _______________________________ или законному представителю __________________________________________________</w:t>
      </w:r>
    </w:p>
    <w:p w:rsidR="00EB20AE" w:rsidRPr="007523B8" w:rsidRDefault="00EB20AE" w:rsidP="00BE19DA">
      <w:pPr>
        <w:spacing w:after="0" w:line="240" w:lineRule="auto"/>
        <w:ind w:firstLine="709"/>
        <w:jc w:val="both"/>
        <w:rPr>
          <w:rFonts w:ascii="Times New Roman" w:hAnsi="Times New Roman"/>
          <w:sz w:val="20"/>
          <w:szCs w:val="20"/>
        </w:rPr>
      </w:pPr>
      <w:r>
        <w:rPr>
          <w:rFonts w:ascii="Times New Roman" w:hAnsi="Times New Roman"/>
          <w:sz w:val="20"/>
          <w:szCs w:val="20"/>
        </w:rPr>
        <w:t xml:space="preserve">                                        (наименование должности, организации)</w:t>
      </w:r>
    </w:p>
    <w:p w:rsidR="00EB20AE" w:rsidRDefault="00EB20AE" w:rsidP="00BE19DA">
      <w:pPr>
        <w:spacing w:after="0" w:line="240" w:lineRule="auto"/>
        <w:jc w:val="both"/>
        <w:rPr>
          <w:rFonts w:ascii="Times New Roman" w:hAnsi="Times New Roman"/>
          <w:sz w:val="28"/>
          <w:szCs w:val="28"/>
        </w:rPr>
      </w:pPr>
      <w:r>
        <w:rPr>
          <w:rFonts w:ascii="Times New Roman" w:hAnsi="Times New Roman"/>
          <w:sz w:val="28"/>
          <w:szCs w:val="28"/>
        </w:rPr>
        <w:t>Надлежит явиться «_____» _______________20____г. в «______» часов «____» минут по адресу: с.Тамбовка, ул. Ленинская 90, кабинет  ______ для дачи объяснений по факту нарушения, а также для подписания протокола об административном правонарушении либо направить представителя с надлежащим образом оформленными полномочиями на участие в административном производстве по делу________________________________________________________________________________________________________________________________</w:t>
      </w:r>
    </w:p>
    <w:p w:rsidR="00EB20AE" w:rsidRPr="007523B8" w:rsidRDefault="00EB20AE" w:rsidP="00BE19DA">
      <w:pPr>
        <w:spacing w:after="0" w:line="240" w:lineRule="auto"/>
        <w:jc w:val="both"/>
        <w:rPr>
          <w:rFonts w:ascii="Times New Roman" w:hAnsi="Times New Roman"/>
          <w:sz w:val="20"/>
          <w:szCs w:val="20"/>
        </w:rPr>
      </w:pPr>
      <w:r>
        <w:rPr>
          <w:rFonts w:ascii="Times New Roman" w:hAnsi="Times New Roman"/>
          <w:sz w:val="20"/>
          <w:szCs w:val="20"/>
        </w:rPr>
        <w:t xml:space="preserve">                                        (указывается либо № дела, либо прописываются признаки правонарушения)</w:t>
      </w:r>
    </w:p>
    <w:p w:rsidR="00EB20AE" w:rsidRDefault="00EB20AE" w:rsidP="00BE19DA">
      <w:pPr>
        <w:spacing w:after="0" w:line="240" w:lineRule="auto"/>
        <w:jc w:val="both"/>
        <w:rPr>
          <w:rFonts w:ascii="Times New Roman" w:hAnsi="Times New Roman"/>
          <w:sz w:val="28"/>
          <w:szCs w:val="28"/>
        </w:rPr>
      </w:pPr>
      <w:r>
        <w:rPr>
          <w:rFonts w:ascii="Times New Roman" w:hAnsi="Times New Roman"/>
          <w:sz w:val="28"/>
          <w:szCs w:val="28"/>
        </w:rPr>
        <w:t>со всеми правами, предусмотренными статьей 25.5 КоАП РФ.</w:t>
      </w:r>
    </w:p>
    <w:p w:rsidR="00EB20AE" w:rsidRDefault="00EB20AE" w:rsidP="00BE19DA">
      <w:pPr>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частью 1 статьи  25.1 КоАП РФ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КоАП РФ.</w:t>
      </w:r>
    </w:p>
    <w:p w:rsidR="00EB20AE" w:rsidRDefault="00EB20AE" w:rsidP="00BE19DA">
      <w:pPr>
        <w:spacing w:after="0" w:line="240" w:lineRule="auto"/>
        <w:ind w:firstLine="709"/>
        <w:jc w:val="both"/>
        <w:rPr>
          <w:rFonts w:ascii="Times New Roman" w:hAnsi="Times New Roman"/>
          <w:sz w:val="28"/>
          <w:szCs w:val="28"/>
        </w:rPr>
      </w:pPr>
      <w:r>
        <w:rPr>
          <w:rFonts w:ascii="Times New Roman" w:hAnsi="Times New Roman"/>
          <w:sz w:val="28"/>
          <w:szCs w:val="28"/>
        </w:rPr>
        <w:t>Неявка в указанный срок законного представителя __________________ ___________________________________________________________________ будет расценена как отказ от подписания протокола.</w:t>
      </w:r>
    </w:p>
    <w:p w:rsidR="00EB20AE" w:rsidRDefault="00EB20AE" w:rsidP="00BE19DA">
      <w:pPr>
        <w:spacing w:after="0" w:line="240" w:lineRule="auto"/>
        <w:ind w:firstLine="709"/>
        <w:jc w:val="both"/>
        <w:rPr>
          <w:rFonts w:ascii="Times New Roman" w:hAnsi="Times New Roman"/>
          <w:sz w:val="28"/>
          <w:szCs w:val="28"/>
        </w:rPr>
      </w:pPr>
    </w:p>
    <w:p w:rsidR="00EB20AE" w:rsidRDefault="00EB20AE" w:rsidP="00BE19DA">
      <w:pPr>
        <w:spacing w:after="0" w:line="240" w:lineRule="auto"/>
        <w:ind w:firstLine="709"/>
        <w:jc w:val="both"/>
        <w:rPr>
          <w:rFonts w:ascii="Times New Roman" w:hAnsi="Times New Roman"/>
          <w:sz w:val="28"/>
          <w:szCs w:val="28"/>
        </w:rPr>
      </w:pPr>
    </w:p>
    <w:p w:rsidR="00EB20AE" w:rsidRDefault="00EB20AE" w:rsidP="00BE19DA">
      <w:pPr>
        <w:spacing w:after="0" w:line="240" w:lineRule="auto"/>
        <w:jc w:val="both"/>
        <w:rPr>
          <w:rFonts w:ascii="Times New Roman" w:hAnsi="Times New Roman"/>
          <w:sz w:val="28"/>
          <w:szCs w:val="28"/>
        </w:rPr>
      </w:pPr>
      <w:r>
        <w:rPr>
          <w:rFonts w:ascii="Times New Roman" w:hAnsi="Times New Roman"/>
          <w:sz w:val="28"/>
          <w:szCs w:val="28"/>
        </w:rPr>
        <w:t>Должностное лицо, уполномоченное</w:t>
      </w:r>
    </w:p>
    <w:p w:rsidR="00EB20AE" w:rsidRDefault="00EB20AE" w:rsidP="00BE19DA">
      <w:pPr>
        <w:spacing w:after="0" w:line="240" w:lineRule="auto"/>
        <w:jc w:val="both"/>
        <w:rPr>
          <w:rFonts w:ascii="Times New Roman" w:hAnsi="Times New Roman"/>
          <w:sz w:val="28"/>
          <w:szCs w:val="28"/>
        </w:rPr>
      </w:pPr>
      <w:r>
        <w:rPr>
          <w:rFonts w:ascii="Times New Roman" w:hAnsi="Times New Roman"/>
          <w:sz w:val="28"/>
          <w:szCs w:val="28"/>
        </w:rPr>
        <w:t>составлять протокол об административном</w:t>
      </w:r>
    </w:p>
    <w:p w:rsidR="00EB20AE" w:rsidRDefault="00EB20AE" w:rsidP="00BE19DA">
      <w:pPr>
        <w:spacing w:after="0" w:line="240" w:lineRule="auto"/>
        <w:jc w:val="both"/>
        <w:rPr>
          <w:rFonts w:ascii="Times New Roman" w:hAnsi="Times New Roman"/>
          <w:sz w:val="28"/>
          <w:szCs w:val="28"/>
        </w:rPr>
      </w:pPr>
      <w:r>
        <w:rPr>
          <w:rFonts w:ascii="Times New Roman" w:hAnsi="Times New Roman"/>
          <w:sz w:val="28"/>
          <w:szCs w:val="28"/>
        </w:rPr>
        <w:t>правонарушении                                                    подпись                 ФИО</w:t>
      </w:r>
    </w:p>
    <w:p w:rsidR="00EB20AE" w:rsidRDefault="00EB20AE" w:rsidP="00BE19DA">
      <w:pPr>
        <w:spacing w:after="0" w:line="240" w:lineRule="auto"/>
        <w:jc w:val="both"/>
        <w:rPr>
          <w:rFonts w:ascii="Times New Roman" w:hAnsi="Times New Roman"/>
          <w:sz w:val="28"/>
          <w:szCs w:val="28"/>
        </w:rPr>
      </w:pPr>
      <w:r>
        <w:rPr>
          <w:rFonts w:ascii="Times New Roman" w:hAnsi="Times New Roman"/>
          <w:sz w:val="28"/>
          <w:szCs w:val="28"/>
        </w:rPr>
        <w:t>телефон</w:t>
      </w: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4</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8F4F66">
      <w:pPr>
        <w:spacing w:after="0" w:line="240" w:lineRule="auto"/>
        <w:ind w:left="5664"/>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ЛИСТ ОЗНАКОМЛЕНИЯ</w:t>
      </w:r>
    </w:p>
    <w:p w:rsidR="00EB20AE" w:rsidRPr="004B4881"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с материалами</w:t>
      </w:r>
      <w:r w:rsidRPr="00DF7006">
        <w:rPr>
          <w:rFonts w:ascii="Times New Roman" w:hAnsi="Times New Roman"/>
          <w:b/>
          <w:sz w:val="28"/>
          <w:szCs w:val="28"/>
        </w:rPr>
        <w:t xml:space="preserve"> </w:t>
      </w:r>
      <w:r>
        <w:rPr>
          <w:rFonts w:ascii="Times New Roman" w:hAnsi="Times New Roman"/>
          <w:b/>
          <w:sz w:val="28"/>
          <w:szCs w:val="28"/>
        </w:rPr>
        <w:t>д</w:t>
      </w:r>
      <w:r w:rsidRPr="00DF7006">
        <w:rPr>
          <w:rFonts w:ascii="Times New Roman" w:hAnsi="Times New Roman"/>
          <w:b/>
          <w:sz w:val="28"/>
          <w:szCs w:val="28"/>
        </w:rPr>
        <w:t>е</w:t>
      </w:r>
      <w:r>
        <w:rPr>
          <w:rFonts w:ascii="Times New Roman" w:hAnsi="Times New Roman"/>
          <w:b/>
          <w:sz w:val="28"/>
          <w:szCs w:val="28"/>
        </w:rPr>
        <w:t>л</w:t>
      </w:r>
      <w:r w:rsidRPr="00DF7006">
        <w:rPr>
          <w:rFonts w:ascii="Times New Roman" w:hAnsi="Times New Roman"/>
          <w:b/>
          <w:sz w:val="28"/>
          <w:szCs w:val="28"/>
        </w:rPr>
        <w:t>а</w:t>
      </w:r>
      <w:r>
        <w:rPr>
          <w:rFonts w:ascii="Times New Roman" w:hAnsi="Times New Roman"/>
          <w:b/>
          <w:sz w:val="28"/>
          <w:szCs w:val="28"/>
        </w:rPr>
        <w:t xml:space="preserve"> № _________</w:t>
      </w:r>
    </w:p>
    <w:p w:rsidR="00EB20AE" w:rsidRDefault="00EB20AE" w:rsidP="008F4F66">
      <w:pPr>
        <w:spacing w:after="0" w:line="24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977"/>
        <w:gridCol w:w="2225"/>
        <w:gridCol w:w="1960"/>
        <w:gridCol w:w="2023"/>
      </w:tblGrid>
      <w:tr w:rsidR="00EB20AE" w:rsidRPr="007E5568" w:rsidTr="007E5568">
        <w:tc>
          <w:tcPr>
            <w:tcW w:w="675" w:type="dxa"/>
          </w:tcPr>
          <w:p w:rsidR="00EB20AE" w:rsidRPr="007E5568" w:rsidRDefault="00EB20AE" w:rsidP="008F4F66">
            <w:pPr>
              <w:rPr>
                <w:rFonts w:ascii="Times New Roman" w:hAnsi="Times New Roman"/>
                <w:sz w:val="24"/>
                <w:szCs w:val="24"/>
              </w:rPr>
            </w:pPr>
            <w:r w:rsidRPr="007E5568">
              <w:rPr>
                <w:rFonts w:ascii="Times New Roman" w:hAnsi="Times New Roman"/>
                <w:sz w:val="24"/>
                <w:szCs w:val="24"/>
              </w:rPr>
              <w:t>№</w:t>
            </w:r>
          </w:p>
        </w:tc>
        <w:tc>
          <w:tcPr>
            <w:tcW w:w="2977" w:type="dxa"/>
          </w:tcPr>
          <w:p w:rsidR="00EB20AE" w:rsidRPr="007E5568" w:rsidRDefault="00EB20AE" w:rsidP="007E5568">
            <w:pPr>
              <w:jc w:val="center"/>
              <w:rPr>
                <w:rFonts w:ascii="Times New Roman" w:hAnsi="Times New Roman"/>
                <w:sz w:val="24"/>
                <w:szCs w:val="24"/>
              </w:rPr>
            </w:pPr>
            <w:r w:rsidRPr="007E5568">
              <w:rPr>
                <w:rFonts w:ascii="Times New Roman" w:hAnsi="Times New Roman"/>
                <w:sz w:val="24"/>
                <w:szCs w:val="24"/>
              </w:rPr>
              <w:t>Ф.И.О. ознакомившегося лица, наименование и реквизиты документа, удостоверяющего личность</w:t>
            </w:r>
          </w:p>
        </w:tc>
        <w:tc>
          <w:tcPr>
            <w:tcW w:w="2225" w:type="dxa"/>
          </w:tcPr>
          <w:p w:rsidR="00EB20AE" w:rsidRPr="007E5568" w:rsidRDefault="00EB20AE" w:rsidP="007E5568">
            <w:pPr>
              <w:jc w:val="center"/>
              <w:rPr>
                <w:rFonts w:ascii="Times New Roman" w:hAnsi="Times New Roman"/>
                <w:sz w:val="24"/>
                <w:szCs w:val="24"/>
              </w:rPr>
            </w:pPr>
            <w:r w:rsidRPr="007E5568">
              <w:rPr>
                <w:rFonts w:ascii="Times New Roman" w:hAnsi="Times New Roman"/>
                <w:sz w:val="24"/>
                <w:szCs w:val="24"/>
              </w:rPr>
              <w:t>Наименование и реквизиты документа, удостоверяющего полномочия</w:t>
            </w:r>
          </w:p>
        </w:tc>
        <w:tc>
          <w:tcPr>
            <w:tcW w:w="1960" w:type="dxa"/>
          </w:tcPr>
          <w:p w:rsidR="00EB20AE" w:rsidRPr="007E5568" w:rsidRDefault="00EB20AE" w:rsidP="007E5568">
            <w:pPr>
              <w:jc w:val="center"/>
              <w:rPr>
                <w:rFonts w:ascii="Times New Roman" w:hAnsi="Times New Roman"/>
                <w:sz w:val="24"/>
                <w:szCs w:val="24"/>
              </w:rPr>
            </w:pPr>
            <w:r w:rsidRPr="007E5568">
              <w:rPr>
                <w:rFonts w:ascii="Times New Roman" w:hAnsi="Times New Roman"/>
                <w:sz w:val="24"/>
                <w:szCs w:val="24"/>
              </w:rPr>
              <w:t>Дата ознакомления</w:t>
            </w:r>
          </w:p>
        </w:tc>
        <w:tc>
          <w:tcPr>
            <w:tcW w:w="1960" w:type="dxa"/>
          </w:tcPr>
          <w:p w:rsidR="00EB20AE" w:rsidRPr="007E5568" w:rsidRDefault="00EB20AE" w:rsidP="007E5568">
            <w:pPr>
              <w:jc w:val="center"/>
              <w:rPr>
                <w:rFonts w:ascii="Times New Roman" w:hAnsi="Times New Roman"/>
                <w:sz w:val="24"/>
                <w:szCs w:val="24"/>
              </w:rPr>
            </w:pPr>
            <w:r w:rsidRPr="007E5568">
              <w:rPr>
                <w:rFonts w:ascii="Times New Roman" w:hAnsi="Times New Roman"/>
                <w:sz w:val="24"/>
                <w:szCs w:val="24"/>
              </w:rPr>
              <w:t>Подпись ознакомившегося лица</w:t>
            </w:r>
          </w:p>
        </w:tc>
      </w:tr>
      <w:tr w:rsidR="00EB20AE" w:rsidRPr="007E5568" w:rsidTr="007E5568">
        <w:tc>
          <w:tcPr>
            <w:tcW w:w="675" w:type="dxa"/>
          </w:tcPr>
          <w:p w:rsidR="00EB20AE" w:rsidRPr="007E5568" w:rsidRDefault="00EB20AE" w:rsidP="008F4F66">
            <w:pPr>
              <w:rPr>
                <w:rFonts w:ascii="Times New Roman" w:hAnsi="Times New Roman"/>
                <w:sz w:val="28"/>
                <w:szCs w:val="28"/>
              </w:rPr>
            </w:pPr>
          </w:p>
        </w:tc>
        <w:tc>
          <w:tcPr>
            <w:tcW w:w="2977" w:type="dxa"/>
          </w:tcPr>
          <w:p w:rsidR="00EB20AE" w:rsidRPr="007E5568" w:rsidRDefault="00EB20AE" w:rsidP="008F4F66">
            <w:pPr>
              <w:rPr>
                <w:rFonts w:ascii="Times New Roman" w:hAnsi="Times New Roman"/>
                <w:sz w:val="28"/>
                <w:szCs w:val="28"/>
              </w:rPr>
            </w:pPr>
          </w:p>
        </w:tc>
        <w:tc>
          <w:tcPr>
            <w:tcW w:w="2225"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r>
      <w:tr w:rsidR="00EB20AE" w:rsidRPr="007E5568" w:rsidTr="007E5568">
        <w:tc>
          <w:tcPr>
            <w:tcW w:w="675" w:type="dxa"/>
          </w:tcPr>
          <w:p w:rsidR="00EB20AE" w:rsidRPr="007E5568" w:rsidRDefault="00EB20AE" w:rsidP="008F4F66">
            <w:pPr>
              <w:rPr>
                <w:rFonts w:ascii="Times New Roman" w:hAnsi="Times New Roman"/>
                <w:sz w:val="28"/>
                <w:szCs w:val="28"/>
              </w:rPr>
            </w:pPr>
          </w:p>
        </w:tc>
        <w:tc>
          <w:tcPr>
            <w:tcW w:w="2977" w:type="dxa"/>
          </w:tcPr>
          <w:p w:rsidR="00EB20AE" w:rsidRPr="007E5568" w:rsidRDefault="00EB20AE" w:rsidP="008F4F66">
            <w:pPr>
              <w:rPr>
                <w:rFonts w:ascii="Times New Roman" w:hAnsi="Times New Roman"/>
                <w:sz w:val="28"/>
                <w:szCs w:val="28"/>
              </w:rPr>
            </w:pPr>
          </w:p>
        </w:tc>
        <w:tc>
          <w:tcPr>
            <w:tcW w:w="2225"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r>
      <w:tr w:rsidR="00EB20AE" w:rsidRPr="007E5568" w:rsidTr="007E5568">
        <w:tc>
          <w:tcPr>
            <w:tcW w:w="675" w:type="dxa"/>
          </w:tcPr>
          <w:p w:rsidR="00EB20AE" w:rsidRPr="007E5568" w:rsidRDefault="00EB20AE" w:rsidP="008F4F66">
            <w:pPr>
              <w:rPr>
                <w:rFonts w:ascii="Times New Roman" w:hAnsi="Times New Roman"/>
                <w:sz w:val="28"/>
                <w:szCs w:val="28"/>
              </w:rPr>
            </w:pPr>
          </w:p>
        </w:tc>
        <w:tc>
          <w:tcPr>
            <w:tcW w:w="2977" w:type="dxa"/>
          </w:tcPr>
          <w:p w:rsidR="00EB20AE" w:rsidRPr="007E5568" w:rsidRDefault="00EB20AE" w:rsidP="008F4F66">
            <w:pPr>
              <w:rPr>
                <w:rFonts w:ascii="Times New Roman" w:hAnsi="Times New Roman"/>
                <w:sz w:val="28"/>
                <w:szCs w:val="28"/>
              </w:rPr>
            </w:pPr>
          </w:p>
        </w:tc>
        <w:tc>
          <w:tcPr>
            <w:tcW w:w="2225"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r>
      <w:tr w:rsidR="00EB20AE" w:rsidRPr="007E5568" w:rsidTr="007E5568">
        <w:tc>
          <w:tcPr>
            <w:tcW w:w="675" w:type="dxa"/>
          </w:tcPr>
          <w:p w:rsidR="00EB20AE" w:rsidRPr="007E5568" w:rsidRDefault="00EB20AE" w:rsidP="008F4F66">
            <w:pPr>
              <w:rPr>
                <w:rFonts w:ascii="Times New Roman" w:hAnsi="Times New Roman"/>
                <w:sz w:val="28"/>
                <w:szCs w:val="28"/>
              </w:rPr>
            </w:pPr>
          </w:p>
        </w:tc>
        <w:tc>
          <w:tcPr>
            <w:tcW w:w="2977" w:type="dxa"/>
          </w:tcPr>
          <w:p w:rsidR="00EB20AE" w:rsidRPr="007E5568" w:rsidRDefault="00EB20AE" w:rsidP="008F4F66">
            <w:pPr>
              <w:rPr>
                <w:rFonts w:ascii="Times New Roman" w:hAnsi="Times New Roman"/>
                <w:sz w:val="28"/>
                <w:szCs w:val="28"/>
              </w:rPr>
            </w:pPr>
          </w:p>
        </w:tc>
        <w:tc>
          <w:tcPr>
            <w:tcW w:w="2225"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r>
      <w:tr w:rsidR="00EB20AE" w:rsidRPr="007E5568" w:rsidTr="007E5568">
        <w:tc>
          <w:tcPr>
            <w:tcW w:w="675" w:type="dxa"/>
          </w:tcPr>
          <w:p w:rsidR="00EB20AE" w:rsidRPr="007E5568" w:rsidRDefault="00EB20AE" w:rsidP="008F4F66">
            <w:pPr>
              <w:rPr>
                <w:rFonts w:ascii="Times New Roman" w:hAnsi="Times New Roman"/>
                <w:sz w:val="28"/>
                <w:szCs w:val="28"/>
              </w:rPr>
            </w:pPr>
          </w:p>
        </w:tc>
        <w:tc>
          <w:tcPr>
            <w:tcW w:w="2977" w:type="dxa"/>
          </w:tcPr>
          <w:p w:rsidR="00EB20AE" w:rsidRPr="007E5568" w:rsidRDefault="00EB20AE" w:rsidP="008F4F66">
            <w:pPr>
              <w:rPr>
                <w:rFonts w:ascii="Times New Roman" w:hAnsi="Times New Roman"/>
                <w:sz w:val="28"/>
                <w:szCs w:val="28"/>
              </w:rPr>
            </w:pPr>
          </w:p>
        </w:tc>
        <w:tc>
          <w:tcPr>
            <w:tcW w:w="2225"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r>
      <w:tr w:rsidR="00EB20AE" w:rsidRPr="007E5568" w:rsidTr="007E5568">
        <w:tc>
          <w:tcPr>
            <w:tcW w:w="675" w:type="dxa"/>
          </w:tcPr>
          <w:p w:rsidR="00EB20AE" w:rsidRPr="007E5568" w:rsidRDefault="00EB20AE" w:rsidP="008F4F66">
            <w:pPr>
              <w:rPr>
                <w:rFonts w:ascii="Times New Roman" w:hAnsi="Times New Roman"/>
                <w:sz w:val="28"/>
                <w:szCs w:val="28"/>
              </w:rPr>
            </w:pPr>
          </w:p>
        </w:tc>
        <w:tc>
          <w:tcPr>
            <w:tcW w:w="2977" w:type="dxa"/>
          </w:tcPr>
          <w:p w:rsidR="00EB20AE" w:rsidRPr="007E5568" w:rsidRDefault="00EB20AE" w:rsidP="008F4F66">
            <w:pPr>
              <w:rPr>
                <w:rFonts w:ascii="Times New Roman" w:hAnsi="Times New Roman"/>
                <w:sz w:val="28"/>
                <w:szCs w:val="28"/>
              </w:rPr>
            </w:pPr>
          </w:p>
        </w:tc>
        <w:tc>
          <w:tcPr>
            <w:tcW w:w="2225"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r>
      <w:tr w:rsidR="00EB20AE" w:rsidRPr="007E5568" w:rsidTr="007E5568">
        <w:tc>
          <w:tcPr>
            <w:tcW w:w="675" w:type="dxa"/>
          </w:tcPr>
          <w:p w:rsidR="00EB20AE" w:rsidRPr="007E5568" w:rsidRDefault="00EB20AE" w:rsidP="008F4F66">
            <w:pPr>
              <w:rPr>
                <w:rFonts w:ascii="Times New Roman" w:hAnsi="Times New Roman"/>
                <w:sz w:val="28"/>
                <w:szCs w:val="28"/>
              </w:rPr>
            </w:pPr>
          </w:p>
        </w:tc>
        <w:tc>
          <w:tcPr>
            <w:tcW w:w="2977" w:type="dxa"/>
          </w:tcPr>
          <w:p w:rsidR="00EB20AE" w:rsidRPr="007E5568" w:rsidRDefault="00EB20AE" w:rsidP="008F4F66">
            <w:pPr>
              <w:rPr>
                <w:rFonts w:ascii="Times New Roman" w:hAnsi="Times New Roman"/>
                <w:sz w:val="28"/>
                <w:szCs w:val="28"/>
              </w:rPr>
            </w:pPr>
          </w:p>
        </w:tc>
        <w:tc>
          <w:tcPr>
            <w:tcW w:w="2225"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c>
          <w:tcPr>
            <w:tcW w:w="1960" w:type="dxa"/>
          </w:tcPr>
          <w:p w:rsidR="00EB20AE" w:rsidRPr="007E5568" w:rsidRDefault="00EB20AE" w:rsidP="008F4F66">
            <w:pPr>
              <w:rPr>
                <w:rFonts w:ascii="Times New Roman" w:hAnsi="Times New Roman"/>
                <w:sz w:val="28"/>
                <w:szCs w:val="28"/>
              </w:rPr>
            </w:pPr>
          </w:p>
        </w:tc>
      </w:tr>
    </w:tbl>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5</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Права и обязанности,</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Предусмотренные ст. 24.3, 24.4, 25.1, 25.4, 25.5, 25.13 Кодекса</w:t>
      </w:r>
    </w:p>
    <w:p w:rsidR="00EB20AE" w:rsidRPr="00BD7AF0"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 xml:space="preserve"> Российской Федерации об административных правонарушениях </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pStyle w:val="ListParagraph"/>
        <w:numPr>
          <w:ilvl w:val="0"/>
          <w:numId w:val="2"/>
        </w:numPr>
        <w:spacing w:after="0" w:line="240" w:lineRule="auto"/>
        <w:ind w:left="0" w:firstLine="357"/>
        <w:rPr>
          <w:rFonts w:ascii="Times New Roman" w:hAnsi="Times New Roman"/>
          <w:sz w:val="28"/>
          <w:szCs w:val="28"/>
        </w:rPr>
      </w:pPr>
      <w:r>
        <w:rPr>
          <w:rFonts w:ascii="Times New Roman" w:hAnsi="Times New Roman"/>
          <w:sz w:val="28"/>
          <w:szCs w:val="28"/>
        </w:rPr>
        <w:t>Право знакомиться с материалами дела, в том числе с протоколом об административном правонарушении.</w:t>
      </w:r>
    </w:p>
    <w:p w:rsidR="00EB20AE" w:rsidRDefault="00EB20AE" w:rsidP="008F4F66">
      <w:pPr>
        <w:pStyle w:val="ListParagraph"/>
        <w:numPr>
          <w:ilvl w:val="0"/>
          <w:numId w:val="2"/>
        </w:numPr>
        <w:spacing w:after="0" w:line="240" w:lineRule="auto"/>
        <w:ind w:left="0" w:firstLine="357"/>
        <w:rPr>
          <w:rFonts w:ascii="Times New Roman" w:hAnsi="Times New Roman"/>
          <w:sz w:val="28"/>
          <w:szCs w:val="28"/>
        </w:rPr>
      </w:pPr>
      <w:r>
        <w:rPr>
          <w:rFonts w:ascii="Times New Roman" w:hAnsi="Times New Roman"/>
          <w:sz w:val="28"/>
          <w:szCs w:val="28"/>
        </w:rPr>
        <w:t>Представлять объяснения и замечания по содержанию протокола.</w:t>
      </w:r>
    </w:p>
    <w:p w:rsidR="00EB20AE" w:rsidRDefault="00EB20AE" w:rsidP="008F4F66">
      <w:pPr>
        <w:pStyle w:val="ListParagraph"/>
        <w:numPr>
          <w:ilvl w:val="0"/>
          <w:numId w:val="2"/>
        </w:numPr>
        <w:spacing w:after="0" w:line="240" w:lineRule="auto"/>
        <w:ind w:left="0" w:firstLine="357"/>
        <w:rPr>
          <w:rFonts w:ascii="Times New Roman" w:hAnsi="Times New Roman"/>
          <w:sz w:val="28"/>
          <w:szCs w:val="28"/>
        </w:rPr>
      </w:pPr>
      <w:r>
        <w:rPr>
          <w:rFonts w:ascii="Times New Roman" w:hAnsi="Times New Roman"/>
          <w:sz w:val="28"/>
          <w:szCs w:val="28"/>
        </w:rPr>
        <w:t>Право давать объяснения, представлять доказательства, заявлять ходатайства и отводы.</w:t>
      </w:r>
    </w:p>
    <w:p w:rsidR="00EB20AE" w:rsidRDefault="00EB20AE" w:rsidP="008F4F66">
      <w:pPr>
        <w:pStyle w:val="ListParagraph"/>
        <w:numPr>
          <w:ilvl w:val="0"/>
          <w:numId w:val="2"/>
        </w:numPr>
        <w:spacing w:after="0" w:line="240" w:lineRule="auto"/>
        <w:ind w:left="0" w:firstLine="357"/>
        <w:rPr>
          <w:rFonts w:ascii="Times New Roman" w:hAnsi="Times New Roman"/>
          <w:sz w:val="28"/>
          <w:szCs w:val="28"/>
        </w:rPr>
      </w:pPr>
      <w:r>
        <w:rPr>
          <w:rFonts w:ascii="Times New Roman" w:hAnsi="Times New Roman"/>
          <w:sz w:val="28"/>
          <w:szCs w:val="28"/>
        </w:rPr>
        <w:t>Пользоваться юридической помощью защитника и представителя.</w:t>
      </w:r>
    </w:p>
    <w:p w:rsidR="00EB20AE" w:rsidRDefault="00EB20AE" w:rsidP="008F4F66">
      <w:pPr>
        <w:pStyle w:val="ListParagraph"/>
        <w:numPr>
          <w:ilvl w:val="0"/>
          <w:numId w:val="2"/>
        </w:numPr>
        <w:spacing w:after="0" w:line="240" w:lineRule="auto"/>
        <w:ind w:left="0" w:firstLine="357"/>
        <w:rPr>
          <w:rFonts w:ascii="Times New Roman" w:hAnsi="Times New Roman"/>
          <w:sz w:val="28"/>
          <w:szCs w:val="28"/>
        </w:rPr>
      </w:pPr>
      <w:r>
        <w:rPr>
          <w:rFonts w:ascii="Times New Roman" w:hAnsi="Times New Roman"/>
          <w:sz w:val="28"/>
          <w:szCs w:val="28"/>
        </w:rPr>
        <w:t>Получать под расписку копию протокола об административном правонарушении.</w:t>
      </w:r>
    </w:p>
    <w:p w:rsidR="00EB20AE" w:rsidRDefault="00EB20AE" w:rsidP="008F4F66">
      <w:pPr>
        <w:pStyle w:val="ListParagraph"/>
        <w:numPr>
          <w:ilvl w:val="0"/>
          <w:numId w:val="2"/>
        </w:numPr>
        <w:spacing w:after="0" w:line="240" w:lineRule="auto"/>
        <w:ind w:left="0" w:firstLine="357"/>
        <w:rPr>
          <w:rFonts w:ascii="Times New Roman" w:hAnsi="Times New Roman"/>
          <w:sz w:val="28"/>
          <w:szCs w:val="28"/>
        </w:rPr>
      </w:pPr>
      <w:r>
        <w:rPr>
          <w:rFonts w:ascii="Times New Roman" w:hAnsi="Times New Roman"/>
          <w:sz w:val="28"/>
          <w:szCs w:val="28"/>
        </w:rPr>
        <w:t>Участвовать в рассмотрении дела об административном правонарушении.</w:t>
      </w:r>
    </w:p>
    <w:p w:rsidR="00EB20AE" w:rsidRDefault="00EB20AE" w:rsidP="008F4F66">
      <w:pPr>
        <w:pStyle w:val="ListParagraph"/>
        <w:numPr>
          <w:ilvl w:val="0"/>
          <w:numId w:val="2"/>
        </w:numPr>
        <w:spacing w:after="0" w:line="240" w:lineRule="auto"/>
        <w:ind w:left="0" w:firstLine="357"/>
        <w:rPr>
          <w:rFonts w:ascii="Times New Roman" w:hAnsi="Times New Roman"/>
          <w:sz w:val="28"/>
          <w:szCs w:val="28"/>
        </w:rPr>
      </w:pPr>
      <w:r>
        <w:rPr>
          <w:rFonts w:ascii="Times New Roman" w:hAnsi="Times New Roman"/>
          <w:sz w:val="28"/>
          <w:szCs w:val="28"/>
        </w:rPr>
        <w:t>В письменной форме, а также с помощью средств аудиозаписи фиксировать ход рассмотрения дела об административном правонарушении.</w:t>
      </w:r>
    </w:p>
    <w:p w:rsidR="00EB20AE" w:rsidRDefault="00EB20AE" w:rsidP="008F4F66">
      <w:pPr>
        <w:pStyle w:val="ListParagraph"/>
        <w:numPr>
          <w:ilvl w:val="0"/>
          <w:numId w:val="2"/>
        </w:numPr>
        <w:spacing w:after="0" w:line="240" w:lineRule="auto"/>
        <w:ind w:left="0" w:firstLine="357"/>
        <w:rPr>
          <w:rFonts w:ascii="Times New Roman" w:hAnsi="Times New Roman"/>
          <w:sz w:val="28"/>
          <w:szCs w:val="28"/>
        </w:rPr>
      </w:pPr>
      <w:r>
        <w:rPr>
          <w:rFonts w:ascii="Times New Roman" w:hAnsi="Times New Roman"/>
          <w:sz w:val="28"/>
          <w:szCs w:val="28"/>
        </w:rPr>
        <w:t>Право обжаловать постановления по делу.</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Подпись ознакомленного лица ________________________________________</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«______»__________________20_____г.</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6</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ПРОТОКОЛ</w:t>
      </w:r>
    </w:p>
    <w:p w:rsidR="00EB20AE" w:rsidRPr="00A53EC8"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АДМИНИСТРАТИВНОМ ПРАВОНАРУШЕНИИ</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«_______»_______________20____г.                      _________________________</w:t>
      </w:r>
    </w:p>
    <w:p w:rsidR="00EB20AE" w:rsidRPr="00A53EC8"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Мною, ________________________________________________________</w:t>
      </w:r>
    </w:p>
    <w:p w:rsidR="00EB20AE" w:rsidRPr="001C41F5"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(должность, фамилия, инициалы лица, составившего протокол)</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составлен настоящий протокол о том, что при осуществлении ______________ ____________________________________________________________________</w:t>
      </w:r>
    </w:p>
    <w:p w:rsidR="00EB20AE" w:rsidRPr="00D526CC"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время совершения и событие административного правонарушения)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Что подтверждается следующими доказательствами: ____________________________________________________________________</w:t>
      </w:r>
    </w:p>
    <w:p w:rsidR="00EB20AE" w:rsidRPr="00D526CC"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(указать приобщаемые к протоколу доказательства)</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Таким образом, ______________________________________________________ ____________________________________________________________________________________________________________________________________________________________________________________________________________</w:t>
      </w:r>
    </w:p>
    <w:p w:rsidR="00EB20AE" w:rsidRPr="00D526CC" w:rsidRDefault="00EB20AE" w:rsidP="008F4F66">
      <w:pPr>
        <w:spacing w:after="0" w:line="240" w:lineRule="auto"/>
        <w:rPr>
          <w:rFonts w:ascii="Times New Roman" w:hAnsi="Times New Roman"/>
          <w:sz w:val="20"/>
          <w:szCs w:val="20"/>
        </w:rPr>
      </w:pPr>
      <w:r>
        <w:rPr>
          <w:rFonts w:ascii="Times New Roman" w:hAnsi="Times New Roman"/>
          <w:sz w:val="20"/>
          <w:szCs w:val="20"/>
        </w:rPr>
        <w:t>(наименование юридического лица, ИНН/КПП, юридический адрес/должность, фамилия, инициалы физического лица, адрес его местожительства, серия, номер, дата выдачи документа, удостоверяющего его личность, название органа, выдавшего данный документ)</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совершил административное правонарушение, ответственность за которое предусмотрена частью __________ статьи (статьями) _________ Кодекса Российской Федерации об административных правонарушениях (КоАП РФ).</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Объяснения лица, привлекаемого к административной ответственности: ____________________________________________________________________________________________________________________________________________________________________________________________________________</w:t>
      </w:r>
    </w:p>
    <w:p w:rsidR="00EB20AE" w:rsidRPr="00F5011D"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(подпись лица, привлекаемого к административной ответственности)</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Подпись должностного лица, составившего настоящий протокол _______ ____________________________________________________________________</w:t>
      </w:r>
    </w:p>
    <w:p w:rsidR="00EB20AE" w:rsidRPr="00F5011D"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(должность, фамилия, инициалы)</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С настоящим протоколом ознакомлен, замечания ____________________</w:t>
      </w:r>
    </w:p>
    <w:p w:rsidR="00EB20AE"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(имеются/не имеются)</w:t>
      </w:r>
    </w:p>
    <w:p w:rsidR="00EB20AE" w:rsidRPr="00F5011D"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(подпись лица, в отношении которого составляется протокол)</w:t>
      </w:r>
    </w:p>
    <w:p w:rsidR="00EB20AE"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В случае отказа от подписи протокола делается соответствующая запись.</w:t>
      </w:r>
    </w:p>
    <w:p w:rsidR="00EB20AE" w:rsidRPr="007742A3"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Права и обязанности, предусмотренные статьями: 24.3, 24.4, 25.1, 25.4, 25.5, 25.13 КоАП РФ, мне разъяснены __________________________________</w:t>
      </w:r>
    </w:p>
    <w:p w:rsidR="00EB20AE"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(подпись лица, в отношении которого составляется протокол)</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Копию настоящего протокола получил «______» _____________20____г.</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(подпись лица, в отношении которого составляется протокол)</w:t>
      </w: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7</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НАЗНАЧЕНИИ ВРЕМЕНИ И МЕСТА РАССМОТРЕНИЯ ДЕЛА</w:t>
      </w:r>
    </w:p>
    <w:p w:rsidR="00EB20AE" w:rsidRPr="007051AD"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АДМИНИСТРАТИВНОМ ПРАВОНАРУШЕНИИ № _________</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при подготовке к рассмотрению дела об административном правонарушении, рассмотрев протокол об административном правонарушении №_____________ от «____» ___________ 20____ г. и другие материалы по делу в отношении ___ ____________________________________________________________________</w:t>
      </w:r>
    </w:p>
    <w:p w:rsidR="00EB20AE" w:rsidRPr="00BC1A73"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привлекаемого к административной ответственности)</w:t>
      </w:r>
    </w:p>
    <w:p w:rsidR="00EB20AE" w:rsidRDefault="00EB20AE" w:rsidP="008F4F66">
      <w:pPr>
        <w:spacing w:after="0" w:line="240" w:lineRule="auto"/>
        <w:rPr>
          <w:rFonts w:ascii="Times New Roman" w:hAnsi="Times New Roman"/>
          <w:b/>
          <w:sz w:val="28"/>
          <w:szCs w:val="28"/>
        </w:rPr>
      </w:pPr>
      <w:r>
        <w:rPr>
          <w:rFonts w:ascii="Times New Roman" w:hAnsi="Times New Roman"/>
          <w:sz w:val="28"/>
          <w:szCs w:val="28"/>
        </w:rPr>
        <w:t xml:space="preserve">по статье (статьям) _______ Кодекса Российской Федерации об административных правонарушениях (далее – КоАП РФ) и установив, что рассмотрение данного дела относится к его компетенции, обстоятельств, исключающих возможность рассмотрения данного дела, не имеется, протокол об административном правонарушении составлен правильно и правомочным лицом, другие материалы дела оформлены правильно и полномочными лицами, руководствуясь статьей 29.4 КоАП РФ, </w:t>
      </w:r>
      <w:r w:rsidRPr="00F43898">
        <w:rPr>
          <w:rFonts w:ascii="Times New Roman" w:hAnsi="Times New Roman"/>
          <w:b/>
          <w:sz w:val="28"/>
          <w:szCs w:val="28"/>
        </w:rPr>
        <w:t>определил:</w:t>
      </w:r>
    </w:p>
    <w:p w:rsidR="00EB20AE" w:rsidRDefault="00EB20AE" w:rsidP="008F4F66">
      <w:pPr>
        <w:spacing w:after="0" w:line="240" w:lineRule="auto"/>
        <w:rPr>
          <w:rFonts w:ascii="Times New Roman" w:hAnsi="Times New Roman"/>
          <w:sz w:val="28"/>
          <w:szCs w:val="28"/>
        </w:rPr>
      </w:pPr>
      <w:r w:rsidRPr="00F43898">
        <w:rPr>
          <w:rFonts w:ascii="Times New Roman" w:hAnsi="Times New Roman"/>
          <w:sz w:val="28"/>
          <w:szCs w:val="28"/>
        </w:rPr>
        <w:t>назначить</w:t>
      </w:r>
      <w:r>
        <w:rPr>
          <w:rFonts w:ascii="Times New Roman" w:hAnsi="Times New Roman"/>
          <w:sz w:val="28"/>
          <w:szCs w:val="28"/>
        </w:rPr>
        <w:t xml:space="preserve"> рассмотрение дела об административном правонарушении от «____» ___________20___г. № ____ в отношении ________________________________ ____________________________________________________________________</w:t>
      </w:r>
    </w:p>
    <w:p w:rsidR="00EB20AE" w:rsidRPr="00F43898"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привлекаемого к административной ответственности)</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по статье (статьям) ______ КоАП РФ на «____»_________20___ г. в «___» час. «____» мин. в помещении по адресу: с.Тамбовка, ул. Ленинская 90, кабинет ____.</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Копия настоящего определения получена: _______________________________ ____________________________________________________________________</w:t>
      </w:r>
    </w:p>
    <w:p w:rsidR="00EB20AE" w:rsidRPr="00AA185C"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привлекаемого к административной ответственности)</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Копия настоящего определения направлена «_____» _____________20_____ г. по адресу: ___________________________________________________________ ____________________________________________________________________</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Подпись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AA185C"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8</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ИСТРЕБОВАНИИ СВЕДЕНИЙ, НЕОБХОДИМЫХ ДЛЯ</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 xml:space="preserve"> РАЗРЕШЕНИЯ ДЕЛА ОБ АДМИНИСТРАТИВНОМ</w:t>
      </w:r>
    </w:p>
    <w:p w:rsidR="00EB20AE" w:rsidRPr="007051AD"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 xml:space="preserve"> ПРАВОНАРУШЕНИИ № _________</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протокол об административном правонарушении № _______ от «____» ___________20___ г. и другие материалы по делу в отношении _______ ____________________________________________________________________</w:t>
      </w:r>
    </w:p>
    <w:p w:rsidR="00EB20AE" w:rsidRDefault="00EB20AE" w:rsidP="008F4F66">
      <w:pPr>
        <w:spacing w:after="0" w:line="240" w:lineRule="auto"/>
        <w:rPr>
          <w:rFonts w:ascii="Times New Roman" w:hAnsi="Times New Roman"/>
          <w:sz w:val="28"/>
          <w:szCs w:val="28"/>
        </w:rPr>
      </w:pPr>
      <w:r>
        <w:rPr>
          <w:rFonts w:ascii="Times New Roman" w:hAnsi="Times New Roman"/>
          <w:sz w:val="20"/>
          <w:szCs w:val="20"/>
        </w:rPr>
        <w:t xml:space="preserve">           (должность, фамилия, инициалы лица, привлекаемого к административной ответственности)</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по статье (статьям) ______ Кодекса Российской Федерации об административных правонарушениях (далее – КоАП РФ) и установив, что для разрешения дела об административном правонарушении необходимы сведения _____________________________________________________________________</w:t>
      </w:r>
    </w:p>
    <w:p w:rsidR="00EB20AE" w:rsidRPr="009D364B"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(указать, какие сведения)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которыми располагает ________________________________________________ ____________________________________________________________________</w:t>
      </w:r>
    </w:p>
    <w:p w:rsidR="00EB20AE" w:rsidRPr="009D364B"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(указать сведения о лице, у которого истребуются сведения)</w:t>
      </w:r>
    </w:p>
    <w:p w:rsidR="00EB20AE" w:rsidRDefault="00EB20AE" w:rsidP="008F4F66">
      <w:pPr>
        <w:spacing w:after="0" w:line="240" w:lineRule="auto"/>
        <w:rPr>
          <w:rFonts w:ascii="Times New Roman" w:hAnsi="Times New Roman"/>
          <w:b/>
          <w:sz w:val="28"/>
          <w:szCs w:val="28"/>
        </w:rPr>
      </w:pPr>
      <w:r>
        <w:rPr>
          <w:rFonts w:ascii="Times New Roman" w:hAnsi="Times New Roman"/>
          <w:sz w:val="28"/>
          <w:szCs w:val="28"/>
        </w:rPr>
        <w:t xml:space="preserve">руководствуясь статьей 26.10 КоАП РФ об административных правонарушениях, </w:t>
      </w:r>
      <w:r w:rsidRPr="009D364B">
        <w:rPr>
          <w:rFonts w:ascii="Times New Roman" w:hAnsi="Times New Roman"/>
          <w:b/>
          <w:sz w:val="28"/>
          <w:szCs w:val="28"/>
        </w:rPr>
        <w:t>определил:</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и</w:t>
      </w:r>
      <w:r w:rsidRPr="009D364B">
        <w:rPr>
          <w:rFonts w:ascii="Times New Roman" w:hAnsi="Times New Roman"/>
          <w:sz w:val="28"/>
          <w:szCs w:val="28"/>
        </w:rPr>
        <w:t xml:space="preserve">стребовать у </w:t>
      </w:r>
      <w:r>
        <w:rPr>
          <w:rFonts w:ascii="Times New Roman" w:hAnsi="Times New Roman"/>
          <w:sz w:val="28"/>
          <w:szCs w:val="28"/>
        </w:rPr>
        <w:t>________________________________________________________</w:t>
      </w:r>
    </w:p>
    <w:p w:rsidR="00EB20AE" w:rsidRPr="00D6636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(указать сведения о лице, у которого истребуются сведения)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D6636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(указать, какие именно сведения)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необходимые для разрешения дела об административном правонарушении.</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Истребуемые сведения должны быть направлены в трехдневный срок со дня получения настоящего определения _________________________________ ____________________________________________________________________</w:t>
      </w:r>
    </w:p>
    <w:p w:rsidR="00EB20AE" w:rsidRPr="00D6636D"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(указать лицо, у которого истребуются сведения)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При невозможности предоставления указанных сведений __________________ ____________________________________________________________________</w:t>
      </w:r>
    </w:p>
    <w:p w:rsidR="00EB20AE" w:rsidRPr="00D6636D"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(указать лицо, у которого истребуются сведения)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обязан в трехдневный срок уведомить об этом в письменной форме лицо _____ ____________________________________________________________________</w:t>
      </w:r>
    </w:p>
    <w:p w:rsidR="00EB20AE" w:rsidRPr="00D37A6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Умышленное невыполнение законных требований должностного лица, ведущего производство по делу об административном правонарушении, влечет за собой административную ответственность в соответствии со статьей 17.7 КоАП РФ.</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Подпись лица, вынесшего определение _____________________________ ____________________________________________________________________</w:t>
      </w:r>
    </w:p>
    <w:p w:rsidR="00EB20AE" w:rsidRDefault="00EB20AE" w:rsidP="008F4F66">
      <w:pPr>
        <w:spacing w:after="0" w:line="240" w:lineRule="auto"/>
        <w:ind w:firstLine="709"/>
        <w:rPr>
          <w:rFonts w:ascii="Times New Roman" w:hAnsi="Times New Roman"/>
          <w:sz w:val="20"/>
          <w:szCs w:val="20"/>
        </w:rPr>
      </w:pPr>
      <w:r>
        <w:rPr>
          <w:rFonts w:ascii="Times New Roman" w:hAnsi="Times New Roman"/>
          <w:sz w:val="20"/>
          <w:szCs w:val="20"/>
        </w:rPr>
        <w:t xml:space="preserve">                                                    (должность, фамилия, инициалы)</w:t>
      </w: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9</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вызове лиц(а) _________________________________</w:t>
      </w:r>
    </w:p>
    <w:p w:rsidR="00EB20AE" w:rsidRDefault="00EB20AE" w:rsidP="008F4F66">
      <w:pPr>
        <w:spacing w:after="0" w:line="240" w:lineRule="auto"/>
        <w:jc w:val="center"/>
        <w:rPr>
          <w:rFonts w:ascii="Times New Roman" w:hAnsi="Times New Roman"/>
          <w:b/>
          <w:sz w:val="20"/>
          <w:szCs w:val="20"/>
        </w:rPr>
      </w:pPr>
      <w:r>
        <w:rPr>
          <w:rFonts w:ascii="Times New Roman" w:hAnsi="Times New Roman"/>
          <w:b/>
          <w:sz w:val="20"/>
          <w:szCs w:val="20"/>
        </w:rPr>
        <w:t>(указывается лицо (лица), предусмотренное(ые) статьями 25.1, 25.2, 25.3,</w:t>
      </w:r>
    </w:p>
    <w:p w:rsidR="00EB20AE" w:rsidRPr="00726AC7" w:rsidRDefault="00EB20AE" w:rsidP="008F4F66">
      <w:pPr>
        <w:spacing w:after="0" w:line="240" w:lineRule="auto"/>
        <w:jc w:val="center"/>
        <w:rPr>
          <w:rFonts w:ascii="Times New Roman" w:hAnsi="Times New Roman"/>
          <w:b/>
          <w:sz w:val="20"/>
          <w:szCs w:val="20"/>
        </w:rPr>
      </w:pPr>
      <w:r>
        <w:rPr>
          <w:rFonts w:ascii="Times New Roman" w:hAnsi="Times New Roman"/>
          <w:b/>
          <w:sz w:val="20"/>
          <w:szCs w:val="20"/>
        </w:rPr>
        <w:t>25.4, 25.5, 25.8, 25.9, 25.10 КоАП РФ)</w:t>
      </w:r>
    </w:p>
    <w:p w:rsidR="00EB20AE" w:rsidRPr="007051AD"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по делу об административном правонарушении № ___</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 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материалы дела об административном правонарушении № _______ и протокол об административном правонарушении № _______, установил необходимость вызова лиц(а) __________________________________________ ____________________________________________________________________</w:t>
      </w:r>
    </w:p>
    <w:p w:rsidR="00EB20AE" w:rsidRPr="00B4528B" w:rsidRDefault="00EB20AE" w:rsidP="008F4F66">
      <w:pPr>
        <w:spacing w:after="0" w:line="240" w:lineRule="auto"/>
        <w:jc w:val="center"/>
        <w:rPr>
          <w:rFonts w:ascii="Times New Roman" w:hAnsi="Times New Roman"/>
          <w:sz w:val="20"/>
          <w:szCs w:val="20"/>
        </w:rPr>
      </w:pPr>
      <w:r w:rsidRPr="00B4528B">
        <w:rPr>
          <w:rFonts w:ascii="Times New Roman" w:hAnsi="Times New Roman"/>
          <w:sz w:val="20"/>
          <w:szCs w:val="20"/>
        </w:rPr>
        <w:t>(указывается лицо (лица), предусмотренное(ые) статьями 25.1, 25.2, 25.3,25.4, 25.5, 25.8, 25.9, 25.10 КоАП РФ)</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по делу об административном правонарушении № _________ .</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 xml:space="preserve">Руководствуясь статьей 29.4, 29.7 Кодекса Российской Федерации об административных правонарушениях (далее -  КоАП РФ), </w:t>
      </w:r>
    </w:p>
    <w:p w:rsidR="00EB20AE" w:rsidRDefault="00EB20AE" w:rsidP="008F4F66">
      <w:pPr>
        <w:spacing w:after="0" w:line="240" w:lineRule="auto"/>
        <w:ind w:firstLine="709"/>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 xml:space="preserve">____________________________________________________________________ </w:t>
      </w:r>
    </w:p>
    <w:p w:rsidR="00EB20AE" w:rsidRPr="00B4528B" w:rsidRDefault="00EB20AE" w:rsidP="008F4F66">
      <w:pPr>
        <w:spacing w:after="0" w:line="240" w:lineRule="auto"/>
        <w:jc w:val="center"/>
        <w:rPr>
          <w:rFonts w:ascii="Times New Roman" w:hAnsi="Times New Roman"/>
          <w:sz w:val="20"/>
          <w:szCs w:val="20"/>
        </w:rPr>
      </w:pPr>
      <w:r w:rsidRPr="00B4528B">
        <w:rPr>
          <w:rFonts w:ascii="Times New Roman" w:hAnsi="Times New Roman"/>
          <w:sz w:val="20"/>
          <w:szCs w:val="20"/>
        </w:rPr>
        <w:t>(указывается лицо (лица), предусмотренное(ые) статьями 25.1, 25.2, 25.3,25.4, 25.5, 25.8, 25.9, 25.10 КоАП РФ)</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явиться ___________________________________по адресу: с.Тамбовка,</w:t>
      </w:r>
    </w:p>
    <w:p w:rsidR="00EB20AE" w:rsidRPr="005409BC"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(указывается дата и время)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ул.Ленинская 90,  , кабинет _______ для участия в рассмотрении дела об административном правонарушении № _________ в отношении ______________________________________________________________ ____________________________________________________________________</w:t>
      </w:r>
    </w:p>
    <w:p w:rsidR="00EB20AE" w:rsidRPr="005409BC"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(указывается лицо, в отношении которого возбуждено производство по делу)</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spacing w:after="0" w:line="240" w:lineRule="auto"/>
        <w:rPr>
          <w:rFonts w:ascii="Times New Roman" w:hAnsi="Times New Roman"/>
          <w:sz w:val="20"/>
          <w:szCs w:val="20"/>
        </w:rPr>
      </w:pPr>
    </w:p>
    <w:p w:rsidR="00EB20AE" w:rsidRPr="005409BC"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10</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возвращении протокола об административном</w:t>
      </w:r>
    </w:p>
    <w:p w:rsidR="00EB20AE" w:rsidRPr="007051AD"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правонарушении № _______ и других материалов</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 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протокол и материалы, представленные ________________________ ____________________________________________________________________</w:t>
      </w:r>
    </w:p>
    <w:p w:rsidR="00EB20AE"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(указывается должностное лицо, составившее протокол)</w:t>
      </w:r>
    </w:p>
    <w:p w:rsidR="00EB20AE" w:rsidRPr="003C1125" w:rsidRDefault="00EB20AE" w:rsidP="008F4F66">
      <w:pPr>
        <w:spacing w:after="0" w:line="240" w:lineRule="auto"/>
        <w:rPr>
          <w:rFonts w:ascii="Times New Roman" w:hAnsi="Times New Roman"/>
          <w:sz w:val="20"/>
          <w:szCs w:val="20"/>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УСТАНОВИЛ: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(указываются обстоятельства, свидетельствующие о составлении протокола неправомочным</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лицом, неправильном составлении протокола либо неполноте представленных материалов,</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которая не может быть восполнена при рассмотрении дела)</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Руководствуясь пунктом 4 части 1 статьи 29.4 и частью 3 статьи 28.8</w:t>
      </w:r>
      <w:r w:rsidRPr="002F4E6D">
        <w:rPr>
          <w:rFonts w:ascii="Times New Roman" w:hAnsi="Times New Roman"/>
          <w:sz w:val="28"/>
          <w:szCs w:val="28"/>
        </w:rPr>
        <w:t xml:space="preserve"> </w:t>
      </w:r>
      <w:r>
        <w:rPr>
          <w:rFonts w:ascii="Times New Roman" w:hAnsi="Times New Roman"/>
          <w:sz w:val="28"/>
          <w:szCs w:val="28"/>
        </w:rPr>
        <w:t>Кодекса Российской Федерации об административных правонарушениях,</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pStyle w:val="ListParagraph"/>
        <w:numPr>
          <w:ilvl w:val="0"/>
          <w:numId w:val="4"/>
        </w:numPr>
        <w:spacing w:after="0" w:line="240" w:lineRule="auto"/>
        <w:ind w:left="0" w:firstLine="0"/>
        <w:rPr>
          <w:rFonts w:ascii="Times New Roman" w:hAnsi="Times New Roman"/>
          <w:sz w:val="28"/>
          <w:szCs w:val="28"/>
        </w:rPr>
      </w:pPr>
      <w:r>
        <w:rPr>
          <w:rFonts w:ascii="Times New Roman" w:hAnsi="Times New Roman"/>
          <w:sz w:val="28"/>
          <w:szCs w:val="28"/>
        </w:rPr>
        <w:t>Возвратить ____________________________________________________</w:t>
      </w:r>
    </w:p>
    <w:p w:rsidR="00EB20AE" w:rsidRPr="005D5F58"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(указывается должностное лицо, составившее протокол)</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протокол об административном правонарушении № ____ и другие материалы для устранения нарушений, допущенных при его составлении, в срок не более трех суток.</w:t>
      </w:r>
    </w:p>
    <w:p w:rsidR="00EB20AE" w:rsidRDefault="00EB20AE" w:rsidP="008F4F66">
      <w:pPr>
        <w:pStyle w:val="ListParagraph"/>
        <w:numPr>
          <w:ilvl w:val="0"/>
          <w:numId w:val="4"/>
        </w:numPr>
        <w:spacing w:after="0" w:line="240" w:lineRule="auto"/>
        <w:ind w:left="0" w:firstLine="0"/>
        <w:rPr>
          <w:rFonts w:ascii="Times New Roman" w:hAnsi="Times New Roman"/>
          <w:sz w:val="28"/>
          <w:szCs w:val="28"/>
        </w:rPr>
      </w:pPr>
      <w:r w:rsidRPr="005D5F58">
        <w:rPr>
          <w:rFonts w:ascii="Times New Roman" w:hAnsi="Times New Roman"/>
          <w:sz w:val="28"/>
          <w:szCs w:val="28"/>
        </w:rPr>
        <w:t>Возвратить материалы дела об административном правонарушении с внесенными в них изменениями и дополнениями</w:t>
      </w:r>
      <w:r>
        <w:rPr>
          <w:rFonts w:ascii="Times New Roman" w:hAnsi="Times New Roman"/>
          <w:sz w:val="28"/>
          <w:szCs w:val="28"/>
        </w:rPr>
        <w:t>__________________________ ____________________________________________________________________</w:t>
      </w:r>
    </w:p>
    <w:p w:rsidR="00EB20AE" w:rsidRPr="00B07C1F"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(указывается должностное лицо, рассматривающее дело об административном правонарушении)</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в течение суток со дня устранения соответствующих недостатков.</w:t>
      </w: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B07C1F"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11</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передаче протокола по делу об административном</w:t>
      </w:r>
    </w:p>
    <w:p w:rsidR="00EB20AE" w:rsidRDefault="00EB20AE" w:rsidP="008F4F66">
      <w:pPr>
        <w:spacing w:after="0" w:line="240" w:lineRule="auto"/>
        <w:jc w:val="center"/>
        <w:rPr>
          <w:rFonts w:ascii="Times New Roman" w:hAnsi="Times New Roman"/>
          <w:sz w:val="28"/>
          <w:szCs w:val="28"/>
        </w:rPr>
      </w:pPr>
      <w:r>
        <w:rPr>
          <w:rFonts w:ascii="Times New Roman" w:hAnsi="Times New Roman"/>
          <w:b/>
          <w:sz w:val="28"/>
          <w:szCs w:val="28"/>
        </w:rPr>
        <w:t>правонарушении № _______ по подведомственности</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 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протокол по делу об административном правонарушении № _____ и материалы, представленные ________________________ ____________________________________________________________________</w:t>
      </w:r>
    </w:p>
    <w:p w:rsidR="00EB20AE"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(указывается должностное лицо, составившее протокол)</w:t>
      </w:r>
    </w:p>
    <w:p w:rsidR="00EB20AE" w:rsidRPr="003C1125" w:rsidRDefault="00EB20AE" w:rsidP="008F4F66">
      <w:pPr>
        <w:spacing w:after="0" w:line="240" w:lineRule="auto"/>
        <w:rPr>
          <w:rFonts w:ascii="Times New Roman" w:hAnsi="Times New Roman"/>
          <w:sz w:val="20"/>
          <w:szCs w:val="20"/>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УСТАНОВИЛ: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(указываются обстоятельства, свидетельствующие о не подведомственности дела</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Об административном правонарушении Финансовому управлению Администрации</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Октябрьского района)</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Руководствуясь пунктом 5 части 1 статьи 29.4 (пунктом 9 части 1 статьи 29.7)</w:t>
      </w:r>
      <w:r w:rsidRPr="002F4E6D">
        <w:rPr>
          <w:rFonts w:ascii="Times New Roman" w:hAnsi="Times New Roman"/>
          <w:sz w:val="28"/>
          <w:szCs w:val="28"/>
        </w:rPr>
        <w:t xml:space="preserve"> </w:t>
      </w:r>
      <w:r>
        <w:rPr>
          <w:rFonts w:ascii="Times New Roman" w:hAnsi="Times New Roman"/>
          <w:sz w:val="28"/>
          <w:szCs w:val="28"/>
        </w:rPr>
        <w:t>Кодекса Российской Федерации об административных правонарушениях,</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Передать по подведомственности протокол об административном правонарушении и другие материалы_____________________________________________</w:t>
      </w:r>
    </w:p>
    <w:p w:rsidR="00EB20AE" w:rsidRPr="005D5F58"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(указывается орган, в который передаются материалы дела)</w:t>
      </w: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B07C1F"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12</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приводе физического лица (законного представителя</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юридического лица), в отношении которого ведется</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производство по делу об административном</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правонарушении № ____________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 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материалы дела об административном правонарушении № _______ в отношении ________________________________________________________ ____________________________________________________________________</w:t>
      </w:r>
    </w:p>
    <w:p w:rsidR="00EB20AE"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(указываются сведения о лице, в отношении которого рассмотрено дело)</w:t>
      </w:r>
    </w:p>
    <w:p w:rsidR="00EB20AE" w:rsidRPr="003C1125" w:rsidRDefault="00EB20AE" w:rsidP="008F4F66">
      <w:pPr>
        <w:spacing w:after="0" w:line="240" w:lineRule="auto"/>
        <w:rPr>
          <w:rFonts w:ascii="Times New Roman" w:hAnsi="Times New Roman"/>
          <w:sz w:val="20"/>
          <w:szCs w:val="20"/>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УСТАНОВИЛ: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(излагаются обстоятельства, свидетельствующие о совершении административного</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Правонарушения и мотивы обязательного участия лица, в отношении которого</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возбуждено производство по делу)</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Руководствуясь статьей 23.48, частью 3 статьи 25.1, статьей 27.15, частью 3 статьи 29.4, пунктом 8 части 1 статьи 29.7</w:t>
      </w:r>
      <w:r w:rsidRPr="002F4E6D">
        <w:rPr>
          <w:rFonts w:ascii="Times New Roman" w:hAnsi="Times New Roman"/>
          <w:sz w:val="28"/>
          <w:szCs w:val="28"/>
        </w:rPr>
        <w:t xml:space="preserve"> </w:t>
      </w:r>
      <w:r>
        <w:rPr>
          <w:rFonts w:ascii="Times New Roman" w:hAnsi="Times New Roman"/>
          <w:sz w:val="28"/>
          <w:szCs w:val="28"/>
        </w:rPr>
        <w:t>Кодекса Российской Федерации об административных правонарушениях,</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6E2A96"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(указать орган внутренних дел по месту нахождения лица, подлежащего приводу)</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Осуществить привод __________________________________________________</w:t>
      </w:r>
    </w:p>
    <w:p w:rsidR="00EB20AE" w:rsidRPr="005D5F58"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(указывается лицо, подлежащее приводу, и адрес его местожительства (нахождения))</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в Финансовое управление Администрации Тамбовского района в «____» часов «_____» минут «______»______________20__ г.  по адресу: с.Тамбовка, ул.Ленинская,    , кабинет ____________, для рассмотрения дела об административном правонарушении № ________________.</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B07C1F"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pStyle w:val="ListParagraph"/>
        <w:spacing w:after="0" w:line="240" w:lineRule="auto"/>
        <w:ind w:left="0"/>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13</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ПОСТАНОВЛЕНИЕ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по делу об административном правонарушении №_______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постановление)</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рассмотрев материалы дела об административном правонарушении от «_____» _____________20___г. № _______ о _____________________________________ ____________________________________________________________________</w:t>
      </w:r>
    </w:p>
    <w:p w:rsidR="00EB20AE" w:rsidRPr="00A23BC9"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(указать обстоятельства, установленные при рассмотрении дела об административном правонарушении)</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в отношении ________________________________________________________ ____________________________________________________________________</w:t>
      </w:r>
    </w:p>
    <w:p w:rsidR="00EB20AE" w:rsidRPr="00A23BC9"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(должность, фамилия, инициалы лица, привлекаемого к административной ответственности, адрес его  место жительства, серия, номер и дата выдачи документа, удостоверяющего личность)</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 ____________________________________________________________________</w:t>
      </w:r>
    </w:p>
    <w:p w:rsidR="00EB20AE" w:rsidRPr="00A23BC9"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обстоятельства, установленные при рассмотрении дела</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 на основании статьи (статей) _________________</w:t>
      </w:r>
      <w:r w:rsidRPr="002F4E6D">
        <w:rPr>
          <w:rFonts w:ascii="Times New Roman" w:hAnsi="Times New Roman"/>
          <w:sz w:val="28"/>
          <w:szCs w:val="28"/>
        </w:rPr>
        <w:t xml:space="preserve"> </w:t>
      </w:r>
      <w:r>
        <w:rPr>
          <w:rFonts w:ascii="Times New Roman" w:hAnsi="Times New Roman"/>
          <w:sz w:val="28"/>
          <w:szCs w:val="28"/>
        </w:rPr>
        <w:t>Кодекса Российской Федерации об административных правонарушениях (далее – КоАП РФ)</w:t>
      </w:r>
    </w:p>
    <w:p w:rsidR="00EB20AE" w:rsidRDefault="00EB20AE" w:rsidP="008F4F66">
      <w:pPr>
        <w:pStyle w:val="ListParagraph"/>
        <w:spacing w:after="0" w:line="240" w:lineRule="auto"/>
        <w:ind w:left="0"/>
        <w:rPr>
          <w:rFonts w:ascii="Times New Roman" w:hAnsi="Times New Roman"/>
          <w:sz w:val="28"/>
          <w:szCs w:val="28"/>
        </w:rPr>
      </w:pPr>
    </w:p>
    <w:p w:rsidR="00EB20AE" w:rsidRPr="00791CA3" w:rsidRDefault="00EB20AE" w:rsidP="008F4F66">
      <w:pPr>
        <w:pStyle w:val="ListParagraph"/>
        <w:spacing w:after="0" w:line="240" w:lineRule="auto"/>
        <w:ind w:left="0"/>
        <w:jc w:val="center"/>
        <w:rPr>
          <w:rFonts w:ascii="Times New Roman" w:hAnsi="Times New Roman"/>
          <w:b/>
          <w:sz w:val="28"/>
          <w:szCs w:val="28"/>
        </w:rPr>
      </w:pPr>
      <w:r w:rsidRPr="00791CA3">
        <w:rPr>
          <w:rFonts w:ascii="Times New Roman" w:hAnsi="Times New Roman"/>
          <w:b/>
          <w:sz w:val="28"/>
          <w:szCs w:val="28"/>
        </w:rPr>
        <w:t>ПОСТАНОВИЛ:</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Признать ___________________________________________________________</w:t>
      </w:r>
    </w:p>
    <w:p w:rsidR="00EB20AE" w:rsidRPr="00791CA3"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(должность, фамилия, инициалы лица, привлекаемого к административной ответственности)</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____________________________________________________________________ виновным в совершении административного правонарушения, ответственность за которое предусмотрена статьей (статьями) _______________ КоАП РФ, выразившееся в ________________________________________________________ ____________________________________________________________________ наказание в виде _____________________________________________________ ____________________________________________________________________</w:t>
      </w:r>
    </w:p>
    <w:p w:rsidR="00EB20AE" w:rsidRPr="00791CA3" w:rsidRDefault="00EB20AE" w:rsidP="008F4F6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    (указать размер административного штрафа по правилам статьи 3.5 КоАП РФ)</w:t>
      </w:r>
    </w:p>
    <w:p w:rsidR="00EB20AE" w:rsidRDefault="00EB20AE" w:rsidP="008F4F66">
      <w:pPr>
        <w:pStyle w:val="ListParagraph"/>
        <w:spacing w:after="0" w:line="240" w:lineRule="auto"/>
        <w:ind w:left="0"/>
        <w:rPr>
          <w:rFonts w:ascii="Times New Roman" w:hAnsi="Times New Roman"/>
          <w:sz w:val="28"/>
          <w:szCs w:val="28"/>
        </w:rPr>
      </w:pPr>
      <w:r>
        <w:rPr>
          <w:rFonts w:ascii="Times New Roman" w:hAnsi="Times New Roman"/>
          <w:sz w:val="28"/>
          <w:szCs w:val="28"/>
        </w:rPr>
        <w:t>Настоящее постановление может быть обжаловано в судебном порядке.</w:t>
      </w:r>
    </w:p>
    <w:p w:rsidR="00EB20AE" w:rsidRDefault="00EB20AE" w:rsidP="008F4F66">
      <w:pPr>
        <w:pStyle w:val="ListParagraph"/>
        <w:spacing w:after="0" w:line="240" w:lineRule="auto"/>
        <w:ind w:left="0" w:firstLine="709"/>
        <w:rPr>
          <w:rFonts w:ascii="Times New Roman" w:hAnsi="Times New Roman"/>
          <w:sz w:val="28"/>
          <w:szCs w:val="28"/>
        </w:rPr>
      </w:pPr>
      <w:r>
        <w:rPr>
          <w:rFonts w:ascii="Times New Roman" w:hAnsi="Times New Roman"/>
          <w:sz w:val="28"/>
          <w:szCs w:val="28"/>
        </w:rPr>
        <w:t>Жалоба на настоящее Постановление может быть подана в течение десяти суток со дня вручения или получения копии постановления.</w:t>
      </w:r>
    </w:p>
    <w:p w:rsidR="00EB20AE" w:rsidRDefault="00EB20AE" w:rsidP="008F4F66">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По истечении вышеуказанного срока не обжалованное постановление вступает в законную силу и подлежит исполнению.</w:t>
      </w:r>
    </w:p>
    <w:p w:rsidR="00EB20AE" w:rsidRDefault="00EB20AE" w:rsidP="008F4F66">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Административный штраф должен быть уплачен не позднее шестидесяти дней со дня вступления постановления в законную силу на счет:</w:t>
      </w:r>
    </w:p>
    <w:p w:rsidR="00EB20AE" w:rsidRDefault="00EB20AE" w:rsidP="008F4F66">
      <w:pPr>
        <w:pStyle w:val="ListParagraph"/>
        <w:spacing w:after="0" w:line="240" w:lineRule="auto"/>
        <w:ind w:left="0"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6287"/>
      </w:tblGrid>
      <w:tr w:rsidR="00EB20AE" w:rsidRPr="007E5568" w:rsidTr="007E5568">
        <w:tc>
          <w:tcPr>
            <w:tcW w:w="3510"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Получатель</w:t>
            </w:r>
          </w:p>
        </w:tc>
        <w:tc>
          <w:tcPr>
            <w:tcW w:w="6287"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УФК по Амурской области(</w:t>
            </w:r>
            <w:r>
              <w:rPr>
                <w:rFonts w:ascii="Times New Roman" w:hAnsi="Times New Roman"/>
                <w:sz w:val="28"/>
                <w:szCs w:val="28"/>
              </w:rPr>
              <w:t>Финансовое управление администрации Тамбовского района, л/с 04233005430)</w:t>
            </w:r>
          </w:p>
        </w:tc>
      </w:tr>
      <w:tr w:rsidR="00EB20AE" w:rsidRPr="007E5568" w:rsidTr="007E5568">
        <w:tc>
          <w:tcPr>
            <w:tcW w:w="3510"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ИНН</w:t>
            </w:r>
          </w:p>
        </w:tc>
        <w:tc>
          <w:tcPr>
            <w:tcW w:w="6287"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2</w:t>
            </w:r>
            <w:r>
              <w:rPr>
                <w:rFonts w:ascii="Times New Roman" w:hAnsi="Times New Roman"/>
                <w:sz w:val="28"/>
                <w:szCs w:val="28"/>
              </w:rPr>
              <w:t>827004132</w:t>
            </w:r>
          </w:p>
        </w:tc>
      </w:tr>
      <w:tr w:rsidR="00EB20AE" w:rsidRPr="007E5568" w:rsidTr="007E5568">
        <w:tc>
          <w:tcPr>
            <w:tcW w:w="3510"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КПП</w:t>
            </w:r>
          </w:p>
        </w:tc>
        <w:tc>
          <w:tcPr>
            <w:tcW w:w="6287" w:type="dxa"/>
          </w:tcPr>
          <w:p w:rsidR="00EB20AE" w:rsidRPr="007E5568" w:rsidRDefault="00EB20AE" w:rsidP="007E5568">
            <w:pPr>
              <w:pStyle w:val="ListParagraph"/>
              <w:ind w:left="0"/>
              <w:jc w:val="both"/>
              <w:rPr>
                <w:rFonts w:ascii="Times New Roman" w:hAnsi="Times New Roman"/>
                <w:sz w:val="28"/>
                <w:szCs w:val="28"/>
              </w:rPr>
            </w:pPr>
            <w:r>
              <w:rPr>
                <w:rFonts w:ascii="Times New Roman" w:hAnsi="Times New Roman"/>
                <w:sz w:val="28"/>
                <w:szCs w:val="28"/>
              </w:rPr>
              <w:t>282701001</w:t>
            </w:r>
          </w:p>
        </w:tc>
      </w:tr>
      <w:tr w:rsidR="00EB20AE" w:rsidRPr="007E5568" w:rsidTr="007E5568">
        <w:tc>
          <w:tcPr>
            <w:tcW w:w="3510"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ОКТМО</w:t>
            </w:r>
          </w:p>
        </w:tc>
        <w:tc>
          <w:tcPr>
            <w:tcW w:w="6287" w:type="dxa"/>
          </w:tcPr>
          <w:p w:rsidR="00EB20AE" w:rsidRPr="007E5568" w:rsidRDefault="00EB20AE" w:rsidP="007E5568">
            <w:pPr>
              <w:pStyle w:val="ListParagraph"/>
              <w:ind w:left="0"/>
              <w:jc w:val="both"/>
              <w:rPr>
                <w:rFonts w:ascii="Times New Roman" w:hAnsi="Times New Roman"/>
                <w:sz w:val="28"/>
                <w:szCs w:val="28"/>
              </w:rPr>
            </w:pPr>
            <w:r>
              <w:rPr>
                <w:rFonts w:ascii="Times New Roman" w:hAnsi="Times New Roman"/>
                <w:sz w:val="28"/>
                <w:szCs w:val="28"/>
              </w:rPr>
              <w:t>10651000</w:t>
            </w:r>
          </w:p>
        </w:tc>
      </w:tr>
      <w:tr w:rsidR="00EB20AE" w:rsidRPr="007E5568" w:rsidTr="007E5568">
        <w:tc>
          <w:tcPr>
            <w:tcW w:w="3510"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 счета</w:t>
            </w:r>
          </w:p>
        </w:tc>
        <w:tc>
          <w:tcPr>
            <w:tcW w:w="6287"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40101810000000010003</w:t>
            </w:r>
          </w:p>
        </w:tc>
      </w:tr>
      <w:tr w:rsidR="00EB20AE" w:rsidRPr="007E5568" w:rsidTr="007E5568">
        <w:tc>
          <w:tcPr>
            <w:tcW w:w="3510"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Банк получателя</w:t>
            </w:r>
          </w:p>
        </w:tc>
        <w:tc>
          <w:tcPr>
            <w:tcW w:w="6287"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Отделение г.Благовещенск</w:t>
            </w:r>
          </w:p>
        </w:tc>
      </w:tr>
      <w:tr w:rsidR="00EB20AE" w:rsidRPr="007E5568" w:rsidTr="007E5568">
        <w:tc>
          <w:tcPr>
            <w:tcW w:w="3510"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БИК</w:t>
            </w:r>
          </w:p>
        </w:tc>
        <w:tc>
          <w:tcPr>
            <w:tcW w:w="6287"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041012001</w:t>
            </w:r>
          </w:p>
        </w:tc>
      </w:tr>
      <w:tr w:rsidR="00EB20AE" w:rsidRPr="007E5568" w:rsidTr="007E5568">
        <w:tc>
          <w:tcPr>
            <w:tcW w:w="3510" w:type="dxa"/>
          </w:tcPr>
          <w:p w:rsidR="00EB20AE" w:rsidRPr="007E5568" w:rsidRDefault="00EB20AE" w:rsidP="007E5568">
            <w:pPr>
              <w:pStyle w:val="ListParagraph"/>
              <w:ind w:left="0"/>
              <w:jc w:val="both"/>
              <w:rPr>
                <w:rFonts w:ascii="Times New Roman" w:hAnsi="Times New Roman"/>
                <w:sz w:val="28"/>
                <w:szCs w:val="28"/>
              </w:rPr>
            </w:pPr>
            <w:r w:rsidRPr="007E5568">
              <w:rPr>
                <w:rFonts w:ascii="Times New Roman" w:hAnsi="Times New Roman"/>
                <w:sz w:val="28"/>
                <w:szCs w:val="28"/>
              </w:rPr>
              <w:t>Код по бюджетной классификации</w:t>
            </w:r>
          </w:p>
        </w:tc>
        <w:tc>
          <w:tcPr>
            <w:tcW w:w="6287" w:type="dxa"/>
          </w:tcPr>
          <w:p w:rsidR="00EB20AE" w:rsidRPr="007E5568" w:rsidRDefault="00EB20AE" w:rsidP="007E5568">
            <w:pPr>
              <w:pStyle w:val="ListParagraph"/>
              <w:ind w:left="0"/>
              <w:jc w:val="both"/>
              <w:rPr>
                <w:rFonts w:ascii="Times New Roman" w:hAnsi="Times New Roman"/>
                <w:sz w:val="28"/>
                <w:szCs w:val="28"/>
              </w:rPr>
            </w:pPr>
          </w:p>
        </w:tc>
      </w:tr>
    </w:tbl>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Подпись лица, вынесшего постановление</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05586" w:rsidRDefault="00EB20AE" w:rsidP="008F4F66">
      <w:pPr>
        <w:pStyle w:val="ListParagraph"/>
        <w:spacing w:after="0" w:line="240" w:lineRule="auto"/>
        <w:ind w:left="0"/>
        <w:jc w:val="both"/>
        <w:rPr>
          <w:rFonts w:ascii="Times New Roman" w:hAnsi="Times New Roman"/>
          <w:sz w:val="20"/>
          <w:szCs w:val="20"/>
        </w:rPr>
      </w:pPr>
      <w:r>
        <w:rPr>
          <w:rFonts w:ascii="Times New Roman" w:hAnsi="Times New Roman"/>
          <w:sz w:val="20"/>
          <w:szCs w:val="20"/>
        </w:rPr>
        <w:t xml:space="preserve">                                                    (должность, фамилия, инициалы)</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Постановление объявлено немедленно по окончании рассмотрения дела.</w:t>
      </w: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Копия настоящего постановления получено:</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«____»______________20___ г.</w:t>
      </w: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305586" w:rsidRDefault="00EB20AE" w:rsidP="008F4F66">
      <w:pPr>
        <w:pStyle w:val="ListParagraph"/>
        <w:spacing w:after="0" w:line="240" w:lineRule="auto"/>
        <w:ind w:left="0"/>
        <w:jc w:val="both"/>
        <w:rPr>
          <w:rFonts w:ascii="Times New Roman" w:hAnsi="Times New Roman"/>
          <w:sz w:val="20"/>
          <w:szCs w:val="20"/>
        </w:rPr>
      </w:pPr>
      <w:r>
        <w:rPr>
          <w:rFonts w:ascii="Times New Roman" w:hAnsi="Times New Roman"/>
          <w:sz w:val="20"/>
          <w:szCs w:val="20"/>
        </w:rPr>
        <w:t xml:space="preserve">                           (подпись лица, привлекаемого к административной ответственности)</w:t>
      </w: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14</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8F4F66">
      <w:pPr>
        <w:spacing w:after="0" w:line="240" w:lineRule="auto"/>
        <w:ind w:left="5664"/>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ПОСТАНОВЛЕНИЕ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прекращении производства по делу об</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 xml:space="preserve"> административном правонарушении №______</w:t>
      </w:r>
    </w:p>
    <w:p w:rsidR="00EB20AE" w:rsidRDefault="00EB20AE" w:rsidP="005A76F1">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постановление)</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рассмотрев протокол об административном правонарушении от «_____» _____________20___г. № _______  и другие материалы по делу в отношении ____________________________________________________________________ ____________________________________________________________________</w:t>
      </w:r>
    </w:p>
    <w:p w:rsidR="00EB20AE" w:rsidRPr="009666CD" w:rsidRDefault="00EB20AE" w:rsidP="008F4F66">
      <w:pPr>
        <w:pStyle w:val="ListParagraph"/>
        <w:spacing w:after="0" w:line="240" w:lineRule="auto"/>
        <w:ind w:left="0"/>
        <w:jc w:val="both"/>
        <w:rPr>
          <w:rFonts w:ascii="Times New Roman" w:hAnsi="Times New Roman"/>
          <w:sz w:val="20"/>
          <w:szCs w:val="20"/>
        </w:rPr>
      </w:pPr>
      <w:r>
        <w:rPr>
          <w:rFonts w:ascii="Times New Roman" w:hAnsi="Times New Roman"/>
          <w:sz w:val="20"/>
          <w:szCs w:val="20"/>
        </w:rPr>
        <w:t xml:space="preserve">                 (должность, фамилия, инициалы лица, привлекаемого к административной ответственности) </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по статье (статьям) _______________</w:t>
      </w:r>
      <w:r w:rsidRPr="002F4E6D">
        <w:rPr>
          <w:rFonts w:ascii="Times New Roman" w:hAnsi="Times New Roman"/>
          <w:sz w:val="28"/>
          <w:szCs w:val="28"/>
        </w:rPr>
        <w:t xml:space="preserve"> </w:t>
      </w:r>
      <w:r>
        <w:rPr>
          <w:rFonts w:ascii="Times New Roman" w:hAnsi="Times New Roman"/>
          <w:sz w:val="28"/>
          <w:szCs w:val="28"/>
        </w:rPr>
        <w:t>Кодекса Российской Федерации об административных правонарушениях (далее – КоАП РФ) о ___________________ ____________________________________________________________________ ____________________________________________________________________ ____________________________________________________________________ ____________________________________________________________________</w:t>
      </w:r>
    </w:p>
    <w:p w:rsidR="00EB20AE" w:rsidRPr="009666CD" w:rsidRDefault="00EB20AE" w:rsidP="008F4F66">
      <w:pPr>
        <w:pStyle w:val="ListParagraph"/>
        <w:spacing w:after="0" w:line="240" w:lineRule="auto"/>
        <w:ind w:left="0"/>
        <w:jc w:val="both"/>
        <w:rPr>
          <w:rFonts w:ascii="Times New Roman" w:hAnsi="Times New Roman"/>
          <w:sz w:val="20"/>
          <w:szCs w:val="20"/>
        </w:rPr>
      </w:pPr>
      <w:r>
        <w:rPr>
          <w:rFonts w:ascii="Times New Roman" w:hAnsi="Times New Roman"/>
          <w:sz w:val="20"/>
          <w:szCs w:val="20"/>
        </w:rPr>
        <w:t xml:space="preserve">    (изложить обстоятельства, установленные при рассмотрении дела об административном правонарушении)</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в отношении ________________________________________________________ ____________________________________________________________________</w:t>
      </w:r>
    </w:p>
    <w:p w:rsidR="00EB20AE" w:rsidRPr="009666CD" w:rsidRDefault="00EB20AE" w:rsidP="008F4F66">
      <w:pPr>
        <w:pStyle w:val="ListParagraph"/>
        <w:spacing w:after="0" w:line="240" w:lineRule="auto"/>
        <w:ind w:left="0"/>
        <w:jc w:val="both"/>
        <w:rPr>
          <w:rFonts w:ascii="Times New Roman" w:hAnsi="Times New Roman"/>
          <w:sz w:val="20"/>
          <w:szCs w:val="20"/>
        </w:rPr>
      </w:pPr>
      <w:r>
        <w:rPr>
          <w:rFonts w:ascii="Times New Roman" w:hAnsi="Times New Roman"/>
          <w:sz w:val="20"/>
          <w:szCs w:val="20"/>
        </w:rPr>
        <w:t xml:space="preserve"> (должность, фамилия, инициалы лица, привлекаемого к административной ответственности, адрес его  место жительства, серия, номер и дата выдачи документа, удостоверяющего личность)</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____________________________________________________________________ ____________________________________________________________________ ____________________________________________________________________</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на основании статьи (статей) _________________________________ КоАП РФ</w:t>
      </w: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center"/>
        <w:rPr>
          <w:rFonts w:ascii="Times New Roman" w:hAnsi="Times New Roman"/>
          <w:b/>
          <w:sz w:val="28"/>
          <w:szCs w:val="28"/>
        </w:rPr>
      </w:pPr>
      <w:r w:rsidRPr="006D48AE">
        <w:rPr>
          <w:rFonts w:ascii="Times New Roman" w:hAnsi="Times New Roman"/>
          <w:b/>
          <w:sz w:val="28"/>
          <w:szCs w:val="28"/>
        </w:rPr>
        <w:t>ПОСТАНОВИЛ:</w:t>
      </w:r>
    </w:p>
    <w:p w:rsidR="00EB20AE" w:rsidRPr="006D48AE" w:rsidRDefault="00EB20AE" w:rsidP="008F4F66">
      <w:pPr>
        <w:pStyle w:val="ListParagraph"/>
        <w:spacing w:after="0" w:line="240" w:lineRule="auto"/>
        <w:ind w:left="0"/>
        <w:jc w:val="center"/>
        <w:rPr>
          <w:rFonts w:ascii="Times New Roman" w:hAnsi="Times New Roman"/>
          <w:b/>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прекратить производство по делу об административном правонарушении на основании ______________________________________________КоАП РФ или в связи с передачей материалов дела об административном правонарушении</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____________________________________________________________________ ____________________________________________________________________</w:t>
      </w:r>
    </w:p>
    <w:p w:rsidR="00EB20AE" w:rsidRPr="006D48AE" w:rsidRDefault="00EB20AE" w:rsidP="008F4F66">
      <w:pPr>
        <w:pStyle w:val="ListParagraph"/>
        <w:spacing w:after="0" w:line="240" w:lineRule="auto"/>
        <w:ind w:left="0"/>
        <w:jc w:val="both"/>
        <w:rPr>
          <w:rFonts w:ascii="Times New Roman" w:hAnsi="Times New Roman"/>
          <w:sz w:val="20"/>
          <w:szCs w:val="20"/>
        </w:rPr>
      </w:pPr>
      <w:r>
        <w:rPr>
          <w:rFonts w:ascii="Times New Roman" w:hAnsi="Times New Roman"/>
          <w:sz w:val="20"/>
          <w:szCs w:val="20"/>
        </w:rPr>
        <w:t xml:space="preserve"> (указать орган предварительного следствия, орган дознания или прокурора, которому будут переданы материалы дела)</w:t>
      </w:r>
    </w:p>
    <w:p w:rsidR="00EB20AE" w:rsidRDefault="00EB20AE" w:rsidP="008F4F66">
      <w:pPr>
        <w:pStyle w:val="ListParagraph"/>
        <w:spacing w:after="0" w:line="240" w:lineRule="auto"/>
        <w:ind w:left="0"/>
        <w:jc w:val="both"/>
        <w:rPr>
          <w:rFonts w:ascii="Times New Roman" w:hAnsi="Times New Roman"/>
          <w:sz w:val="28"/>
          <w:szCs w:val="28"/>
        </w:rPr>
      </w:pP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Подпись лица, вынесшего постановление</w:t>
      </w:r>
    </w:p>
    <w:p w:rsidR="00EB20AE" w:rsidRPr="005A76F1" w:rsidRDefault="00EB20AE" w:rsidP="008F4F66">
      <w:pPr>
        <w:pStyle w:val="ListParagraph"/>
        <w:spacing w:after="0" w:line="240" w:lineRule="auto"/>
        <w:ind w:left="0"/>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z w:val="28"/>
          <w:szCs w:val="28"/>
        </w:rPr>
        <w:t>____________________________________________</w:t>
      </w:r>
    </w:p>
    <w:p w:rsidR="00EB20AE" w:rsidRDefault="00EB20AE" w:rsidP="008F4F66">
      <w:pPr>
        <w:pStyle w:val="ListParagraph"/>
        <w:spacing w:after="0" w:line="240" w:lineRule="auto"/>
        <w:ind w:left="0"/>
        <w:jc w:val="both"/>
        <w:rPr>
          <w:rFonts w:ascii="Times New Roman" w:hAnsi="Times New Roman"/>
          <w:sz w:val="28"/>
          <w:szCs w:val="28"/>
        </w:rPr>
      </w:pPr>
      <w:r>
        <w:rPr>
          <w:rFonts w:ascii="Times New Roman" w:hAnsi="Times New Roman"/>
          <w:sz w:val="20"/>
          <w:szCs w:val="20"/>
        </w:rPr>
        <w:t>должность, фамилия, инициалы)</w:t>
      </w: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15</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принятии жалобы на постановление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наложении штрафа</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материалы жалобы на постановление по делу об административном правонарушении № _______ в отношении _______________________________ 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pStyle w:val="ListParagraph"/>
        <w:numPr>
          <w:ilvl w:val="0"/>
          <w:numId w:val="5"/>
        </w:numPr>
        <w:spacing w:after="0" w:line="240" w:lineRule="auto"/>
        <w:jc w:val="both"/>
        <w:rPr>
          <w:rFonts w:ascii="Times New Roman" w:hAnsi="Times New Roman"/>
          <w:sz w:val="28"/>
          <w:szCs w:val="28"/>
        </w:rPr>
      </w:pPr>
      <w:r>
        <w:rPr>
          <w:rFonts w:ascii="Times New Roman" w:hAnsi="Times New Roman"/>
          <w:sz w:val="28"/>
          <w:szCs w:val="28"/>
        </w:rPr>
        <w:t>Принять жалобу ________________________________________________</w:t>
      </w:r>
    </w:p>
    <w:p w:rsidR="00EB20AE" w:rsidRPr="001B7B5F"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(Ф.И.О. или наименование заявителя жалобы)</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к рассмотрению.</w:t>
      </w:r>
    </w:p>
    <w:p w:rsidR="00EB20AE" w:rsidRDefault="00EB20AE" w:rsidP="008F4F66">
      <w:pPr>
        <w:pStyle w:val="ListParagraph"/>
        <w:numPr>
          <w:ilvl w:val="0"/>
          <w:numId w:val="5"/>
        </w:numPr>
        <w:spacing w:after="0" w:line="240" w:lineRule="auto"/>
        <w:ind w:left="0" w:firstLine="357"/>
        <w:jc w:val="both"/>
        <w:rPr>
          <w:rFonts w:ascii="Times New Roman" w:hAnsi="Times New Roman"/>
          <w:sz w:val="28"/>
          <w:szCs w:val="28"/>
        </w:rPr>
      </w:pPr>
      <w:r>
        <w:rPr>
          <w:rFonts w:ascii="Times New Roman" w:hAnsi="Times New Roman"/>
          <w:sz w:val="28"/>
          <w:szCs w:val="28"/>
        </w:rPr>
        <w:t>Отделу_________________________________________________________ предоставить мне обоснованную позицию по вопросам, изложенным в жалобе, и все имеющиеся материалы.</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Зам.главы по финансам и экономике –</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начальник финансового управления      __________________________________</w:t>
      </w:r>
    </w:p>
    <w:p w:rsidR="00EB20AE" w:rsidRPr="001B7B5F"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(расшифровка подписи)</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16</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Уведомление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назначении времени и места рассмотрения жалобы на постановление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по делу об административном правонарушении № ________</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Финансовое управление Администрации Тамбовского района уведомляет, что ______________________________________________________________ ____________________________________________________________________</w:t>
      </w:r>
    </w:p>
    <w:p w:rsidR="00EB20AE" w:rsidRPr="006C5112" w:rsidRDefault="00EB20AE" w:rsidP="008F4F66">
      <w:pPr>
        <w:spacing w:after="0" w:line="240" w:lineRule="auto"/>
        <w:ind w:firstLine="709"/>
        <w:jc w:val="both"/>
        <w:rPr>
          <w:rFonts w:ascii="Times New Roman" w:hAnsi="Times New Roman"/>
          <w:sz w:val="20"/>
          <w:szCs w:val="20"/>
        </w:rPr>
      </w:pPr>
      <w:r>
        <w:rPr>
          <w:rFonts w:ascii="Times New Roman" w:hAnsi="Times New Roman"/>
          <w:sz w:val="20"/>
          <w:szCs w:val="20"/>
        </w:rPr>
        <w:t xml:space="preserve">                                 (указывается время и дата рассмотрения жалобы)</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По адресу: с. Тамбовка, ул.Ленинская 90,  , кабинет ______________ состоится рассмотрение жалобы на постановление по делу об административном правонарушении № ___________.</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6C5112"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Должность                                                   подпись                                               расшифровка подписи</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17</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передаче жалобы на постановление по делу</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административном правонарушении № ___</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на рассмотрение по подведомственности</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материалы жалобы на постановление по делу об административном правонарушении № _______ в отношении _______________________________ 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УСТАНОВИЛ: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 xml:space="preserve">____________________________________________________________________ </w:t>
      </w:r>
    </w:p>
    <w:p w:rsidR="00EB20AE" w:rsidRPr="002D3C61" w:rsidRDefault="00EB20AE" w:rsidP="008F4F66">
      <w:pPr>
        <w:spacing w:after="0" w:line="240" w:lineRule="auto"/>
        <w:rPr>
          <w:rFonts w:ascii="Times New Roman" w:hAnsi="Times New Roman"/>
          <w:sz w:val="20"/>
          <w:szCs w:val="20"/>
        </w:rPr>
      </w:pPr>
      <w:r>
        <w:rPr>
          <w:rFonts w:ascii="Times New Roman" w:hAnsi="Times New Roman"/>
          <w:sz w:val="20"/>
          <w:szCs w:val="20"/>
        </w:rPr>
        <w:t>(указываются обстоятельства, свидетельствующие о не подведомственности  дела об административном правонарушении Финансовому управлению Администрации Октябрьского района)</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Руководствуясь частью 3 статьи 30.7 Кодекса Российской Федерации об административных правонарушениях</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Передать жалобу на постановление по делу об административном правонарушении № _________________ на рассмотрение по подведомственности ______ 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(указывается орган, в который передаются материалы дела)</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18-1</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рассмотрении жалобы на постановление по делу</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административном правонарушении № ______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решение)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жалобу ___________________________________________________</w:t>
      </w:r>
    </w:p>
    <w:p w:rsidR="00EB20AE" w:rsidRPr="00C73609"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(Ф.И.О. или наименование заявителя жалобы, а также сведения о лице, в отношении которого рассмотрена жалоба)</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о __________________________________________________________________ 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УСТАНОВИЛ: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 xml:space="preserve">____________________________________________________________________ </w:t>
      </w:r>
    </w:p>
    <w:p w:rsidR="00EB20AE" w:rsidRPr="002D3C61"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(указываются обстоятельства, установленные при рассмотрении жалобы)</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C73609"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(статья КоАП РФ,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C73609"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(мотивированное решение по делу)</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Руководствуясь пунктом 1 части 1 статьи 30.7 Кодекса Российской Федерации об административных правонарушениях (далее – КоАП РФ)</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РЕШИЛ: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Постановление по делу об административном правонарушении № ______ оставить без изменения, а жалобу _______________________________________ 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(указывается Ф.И.О. или наименование заявителя жалобы)</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без удовлетворения.</w:t>
      </w: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частью 1 статьи 30.9 и статьей 30.3 КоАП РФ решение о рассмотрении жалобы на постановление об административном правонарушении может быть обжаловано в суд по месту рассмотрения жалобы в течение 10 дней со дня вручения или получения копии решения.</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решение)</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18-2</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8F4F66">
      <w:pPr>
        <w:spacing w:after="0" w:line="240" w:lineRule="auto"/>
        <w:ind w:left="5664"/>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рассмотрении жалобы на постановление по делу</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административном правонарушении № ______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решение)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жалобу ___________________________________________________</w:t>
      </w:r>
    </w:p>
    <w:p w:rsidR="00EB20AE" w:rsidRPr="00C73609"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(Ф.И.О. или наименование заявителя жалобы, а также сведения о лице, в отношении которого рассмотрена жалоба)</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о __________________________________________________________________ 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УСТАНОВИЛ: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 xml:space="preserve">____________________________________________________________________ </w:t>
      </w:r>
    </w:p>
    <w:p w:rsidR="00EB20AE" w:rsidRPr="002D3C61"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(указываются обстоятельства, установленные при рассмотрении жалобы)</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C73609"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(статья КоАП РФ,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C73609"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(мотивированное решение по делу)</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Руководствуясь пунктом 2 части 1 статьи 30.7 Кодекса Российской Федерации об административных правонарушениях (далее – КоАП РФ)</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РЕШИЛ: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Постановление по делу об административном правонарушении № ______ изменить в части_____________________________________________________ ___________________________________________________________________.</w:t>
      </w: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частью 1 статьи 30.9 и статьей 30.3 КоАП РФ решение о рассмотрении жалобы на постановление об административном правонарушении может быть обжаловано в суд по месту рассмотрения жалобы в течение 10 дней со дня вручения или получения копии решения.</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решение)</w:t>
      </w:r>
    </w:p>
    <w:p w:rsidR="00EB20AE" w:rsidRPr="001B7B5F"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18-3</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рассмотрении жалобы на постановление по делу</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административном правонарушении № ______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решение)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жалобу ___________________________________________________</w:t>
      </w:r>
    </w:p>
    <w:p w:rsidR="00EB20AE" w:rsidRPr="00C73609"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(Ф.И.О. или наименование заявителя жалобы, а также сведения о лице, в отношении которого рассмотрена жалоба)</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о __________________________________________________________________ ____________________________________________________________________</w:t>
      </w:r>
    </w:p>
    <w:p w:rsidR="00EB20AE" w:rsidRPr="003C1125" w:rsidRDefault="00EB20AE" w:rsidP="008F4F66">
      <w:pPr>
        <w:spacing w:after="0" w:line="240" w:lineRule="auto"/>
        <w:rPr>
          <w:rFonts w:ascii="Times New Roman" w:hAnsi="Times New Roman"/>
          <w:sz w:val="20"/>
          <w:szCs w:val="20"/>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УСТАНОВИЛ: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 xml:space="preserve">____________________________________________________________________ </w:t>
      </w:r>
    </w:p>
    <w:p w:rsidR="00EB20AE" w:rsidRPr="002D3C61"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(указываются обстоятельства, установленные при рассмотрении жалобы)</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C73609"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(статья КоАП РФ,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C73609"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(мотивированное решение по делу)</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Руководствуясь пунктом 3 части 1 статьи 30.7 Кодекса Российской Федерации об административных правонарушениях (далее – КоАП РФ)</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РЕШИЛ: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Постановление по делу об административном правонарушении № ______ в отношении ________________________________________________________</w:t>
      </w:r>
    </w:p>
    <w:p w:rsidR="00EB20AE" w:rsidRPr="00A12BAE" w:rsidRDefault="00EB20AE" w:rsidP="008F4F66">
      <w:pPr>
        <w:spacing w:after="0" w:line="240" w:lineRule="auto"/>
        <w:ind w:firstLine="709"/>
        <w:jc w:val="center"/>
        <w:rPr>
          <w:rFonts w:ascii="Times New Roman" w:hAnsi="Times New Roman"/>
          <w:sz w:val="20"/>
          <w:szCs w:val="20"/>
        </w:rPr>
      </w:pPr>
      <w:r>
        <w:rPr>
          <w:rFonts w:ascii="Times New Roman" w:hAnsi="Times New Roman"/>
          <w:sz w:val="20"/>
          <w:szCs w:val="20"/>
        </w:rPr>
        <w:t>(указывается Ф.И.О. или наименование лица, в отношении которого вынесено постановление по делу об административном правонарушении)</w:t>
      </w: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 Отменить, производство по делу прекратить в связи с___________________________________________________________________</w:t>
      </w:r>
    </w:p>
    <w:p w:rsidR="00EB20AE" w:rsidRPr="00A12BAE" w:rsidRDefault="00EB20AE" w:rsidP="008F4F66">
      <w:pPr>
        <w:spacing w:after="0" w:line="240" w:lineRule="auto"/>
        <w:ind w:firstLine="709"/>
        <w:jc w:val="center"/>
        <w:rPr>
          <w:rFonts w:ascii="Times New Roman" w:hAnsi="Times New Roman"/>
          <w:sz w:val="20"/>
          <w:szCs w:val="20"/>
        </w:rPr>
      </w:pPr>
      <w:r w:rsidRPr="00A12BAE">
        <w:rPr>
          <w:rFonts w:ascii="Times New Roman" w:hAnsi="Times New Roman"/>
          <w:sz w:val="20"/>
          <w:szCs w:val="20"/>
        </w:rPr>
        <w:t>(указывается одно из обстоятельств</w:t>
      </w:r>
      <w:r>
        <w:rPr>
          <w:rFonts w:ascii="Times New Roman" w:hAnsi="Times New Roman"/>
          <w:sz w:val="20"/>
          <w:szCs w:val="20"/>
        </w:rPr>
        <w:t>, предусмотренных статьями 2.9, 24.5 КоАП РФ, или недоказанность обстоятельств, на основании которых было вынесено постановление)</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частью 1 статьи 30.9 и статьей 30.3 КоАП РФ решение о рассмотрении жалобы на постановление об административном правонарушении может быть обжаловано в суд по месту рассмотрения жалобы в течение 10 дней со дня вручения или получения копии решения.</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решение)</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19-1</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отсрочке исполнения постановления</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наложении штрафа по делу об административном</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 xml:space="preserve"> правонарушении № 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постановление о наложении штрафа по делу об административном правонарушении № _______  в отношении________________________________</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D810EA"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(указываются обстоятельства, вследствие которых исполнение постановления о наложении штрафа невозможно в установленные сроки)</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руководствуясь частью 1 статьи 31.5 Кодекса Российской Федерации об административных правонарушениях</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Отсрочить исполнение постановления о наложении штрафа по делу об административном правонарушении № ____________ на срок до ________________</w:t>
      </w:r>
    </w:p>
    <w:p w:rsidR="00EB20AE" w:rsidRPr="00716976"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(указывается срок до одного месяца)</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 xml:space="preserve"> ___________________________________________________________________</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19-2</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об рассрочке исполнения постановления о наложении</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штрафа по делу об административном  правонарушении</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 xml:space="preserve"> № ______________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постановление о наложении штрафа по делу об административном правонарушении № _______ в отношении ________________________________</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D810EA"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(указываются обстоятельства, свидетельствующие о материальном положении лица, привлеченного к административной ответственности, вследствие которых исполнение постановления о наложении штрафа невозможно в установленные сроки)</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руководствуясь частью 2 статьи 31.5 Кодекса Российской Федерации об административных правонарушениях</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Рассрочить исполнение постановления о наложении штрафа по делу об административном правонарушении № ____________ на срок до ________________</w:t>
      </w:r>
    </w:p>
    <w:p w:rsidR="00EB20AE" w:rsidRPr="00716976"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(указывается срок до одного месяца)</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 xml:space="preserve"> ___________________________________________________________________</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19-3</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ОПРЕДЕЛЕНИЕ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приостановлении исполнения постановления о наложении</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штрафа по делу об административном  правонарушении</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 xml:space="preserve"> № ______________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определение)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протест _________________ на вступившее в законную силу постановление о наложении штрафа по делу об административном правонарушении № _______ в отношении _______________________________________________</w:t>
      </w:r>
    </w:p>
    <w:p w:rsidR="00EB20AE" w:rsidRPr="00085ACE"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(указывается лицо, привлеченное к административной ответственности)</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руководствуясь статьей 31.6 и частью 3 статьи 31.8 Кодекса Российской Федерации об административных правонарушениях</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ОПРЕДЕЛИЛ: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1. Приостановить исполнение постановления о наложении штрафа по делу об административном правонарушении № ___________ на срок до _____________</w:t>
      </w:r>
    </w:p>
    <w:p w:rsidR="00EB20AE" w:rsidRPr="00716976"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(указывается срок </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 xml:space="preserve"> ___________________________________________________________________</w:t>
      </w:r>
    </w:p>
    <w:p w:rsidR="00EB20AE" w:rsidRPr="00085ACE"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до одного месяца)</w:t>
      </w: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2.* Направить _______________________________________________________</w:t>
      </w:r>
    </w:p>
    <w:p w:rsidR="00EB20AE" w:rsidRPr="00085ACE"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(указывается орган, должностное лицо, приводящие это определение в исполнение)</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i/>
          <w:sz w:val="24"/>
          <w:szCs w:val="24"/>
        </w:rPr>
      </w:pPr>
      <w:r>
        <w:rPr>
          <w:rFonts w:ascii="Times New Roman" w:hAnsi="Times New Roman"/>
          <w:sz w:val="28"/>
          <w:szCs w:val="28"/>
        </w:rPr>
        <w:t xml:space="preserve">* </w:t>
      </w:r>
      <w:r w:rsidRPr="00085ACE">
        <w:rPr>
          <w:rFonts w:ascii="Times New Roman" w:hAnsi="Times New Roman"/>
          <w:sz w:val="28"/>
          <w:szCs w:val="28"/>
        </w:rPr>
        <w:t xml:space="preserve">- </w:t>
      </w:r>
      <w:r w:rsidRPr="00085ACE">
        <w:rPr>
          <w:rFonts w:ascii="Times New Roman" w:hAnsi="Times New Roman"/>
          <w:i/>
          <w:sz w:val="24"/>
          <w:szCs w:val="24"/>
        </w:rPr>
        <w:t>Пункт 2 включается в определение при необходимости.</w:t>
      </w:r>
    </w:p>
    <w:p w:rsidR="00EB20AE" w:rsidRPr="00085ACE" w:rsidRDefault="00EB20AE" w:rsidP="008F4F66">
      <w:pPr>
        <w:spacing w:after="0" w:line="240" w:lineRule="auto"/>
        <w:jc w:val="both"/>
        <w:rPr>
          <w:rFonts w:ascii="Times New Roman" w:hAnsi="Times New Roman"/>
          <w:sz w:val="28"/>
          <w:szCs w:val="28"/>
        </w:rPr>
      </w:pPr>
    </w:p>
    <w:p w:rsidR="00EB20AE" w:rsidRPr="00085ACE" w:rsidRDefault="00EB20AE" w:rsidP="008F4F66">
      <w:pPr>
        <w:spacing w:after="0" w:line="240" w:lineRule="auto"/>
        <w:jc w:val="both"/>
        <w:rPr>
          <w:rFonts w:ascii="Times New Roman" w:hAnsi="Times New Roman"/>
          <w:sz w:val="28"/>
          <w:szCs w:val="28"/>
        </w:rPr>
      </w:pPr>
    </w:p>
    <w:p w:rsidR="00EB20AE" w:rsidRPr="00085AC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20</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69559E">
      <w:pPr>
        <w:spacing w:after="0" w:line="240" w:lineRule="auto"/>
        <w:ind w:left="5664"/>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ПОСТАНОВЛЕНИЕ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прекращении исполнения постановления</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назначении административного наказания</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 xml:space="preserve"> № ______________</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 20___ г.                                       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(место составления)</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Я,______________________________________________________________________________________________________________________________________</w:t>
      </w:r>
    </w:p>
    <w:p w:rsidR="00EB20AE" w:rsidRPr="007051AD"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(должность, фамилия, инициалы лица, вынесшего постановление)</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рассмотрев постановление о назначении административного наказания в отношении ______________________________________________________________</w:t>
      </w:r>
    </w:p>
    <w:p w:rsidR="00EB20AE" w:rsidRPr="00085ACE"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(указываются сведения о лице, в отношении которого рассмотрено дело)</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УСТАНОВИЛ:</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CC6605"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(указываются обстоятельства, предусмотренные статьей 31.6 КоАП РФ, по которым постановление о</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CC6605"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назначении административного наказания подлежит прекращению)</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Руководствуясь статьей 31.7 и частью 4 статьи 31.8 Кодекса Российской Федерации об административных правонарушениях</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r>
        <w:rPr>
          <w:rFonts w:ascii="Times New Roman" w:hAnsi="Times New Roman"/>
          <w:sz w:val="28"/>
          <w:szCs w:val="28"/>
        </w:rPr>
        <w:t>ПОСТАНОВИЛ:</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Исполнение постановления о назначении административного наказания прекратить.</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(подпись должностного лица (расшифровка подписи), вынесшего определение)</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ind w:left="5664"/>
        <w:rPr>
          <w:rFonts w:ascii="Times New Roman" w:hAnsi="Times New Roman"/>
          <w:sz w:val="28"/>
          <w:szCs w:val="28"/>
        </w:rPr>
      </w:pPr>
      <w:r>
        <w:rPr>
          <w:rFonts w:ascii="Times New Roman" w:hAnsi="Times New Roman"/>
          <w:sz w:val="28"/>
          <w:szCs w:val="28"/>
        </w:rPr>
        <w:t>Приложение № 21</w:t>
      </w:r>
    </w:p>
    <w:p w:rsidR="00EB20AE" w:rsidRPr="0069559E" w:rsidRDefault="00EB20AE" w:rsidP="0069559E">
      <w:pPr>
        <w:spacing w:after="0" w:line="240" w:lineRule="auto"/>
        <w:ind w:left="4956" w:firstLine="709"/>
        <w:rPr>
          <w:rFonts w:ascii="Times New Roman" w:hAnsi="Times New Roman"/>
          <w:sz w:val="28"/>
          <w:szCs w:val="28"/>
        </w:rPr>
      </w:pPr>
      <w:r>
        <w:rPr>
          <w:rFonts w:ascii="Times New Roman" w:hAnsi="Times New Roman"/>
          <w:sz w:val="28"/>
          <w:szCs w:val="28"/>
        </w:rPr>
        <w:t xml:space="preserve">к приказу </w:t>
      </w:r>
      <w:r w:rsidRPr="008F4F66">
        <w:rPr>
          <w:rFonts w:ascii="Times New Roman" w:hAnsi="Times New Roman"/>
          <w:sz w:val="28"/>
          <w:szCs w:val="28"/>
        </w:rPr>
        <w:t xml:space="preserve">от </w:t>
      </w:r>
      <w:r w:rsidRPr="0069559E">
        <w:rPr>
          <w:rFonts w:ascii="Times New Roman" w:hAnsi="Times New Roman"/>
          <w:sz w:val="28"/>
          <w:szCs w:val="28"/>
        </w:rPr>
        <w:t>29</w:t>
      </w:r>
      <w:r>
        <w:rPr>
          <w:rFonts w:ascii="Times New Roman" w:hAnsi="Times New Roman"/>
          <w:sz w:val="28"/>
          <w:szCs w:val="28"/>
        </w:rPr>
        <w:t xml:space="preserve">.12.2017г. </w:t>
      </w:r>
      <w:r w:rsidRPr="008F4F66">
        <w:rPr>
          <w:rFonts w:ascii="Times New Roman" w:hAnsi="Times New Roman"/>
          <w:sz w:val="28"/>
          <w:szCs w:val="28"/>
        </w:rPr>
        <w:t>№</w:t>
      </w:r>
      <w:r>
        <w:rPr>
          <w:rFonts w:ascii="Times New Roman" w:hAnsi="Times New Roman"/>
          <w:sz w:val="28"/>
          <w:szCs w:val="28"/>
        </w:rPr>
        <w:t>31</w:t>
      </w:r>
      <w:r w:rsidRPr="008F4F66">
        <w:rPr>
          <w:rFonts w:ascii="Times New Roman" w:hAnsi="Times New Roman"/>
          <w:sz w:val="28"/>
          <w:szCs w:val="28"/>
        </w:rPr>
        <w:t xml:space="preserve"> </w:t>
      </w:r>
    </w:p>
    <w:p w:rsidR="00EB20AE" w:rsidRDefault="00EB20AE" w:rsidP="008F4F66">
      <w:pPr>
        <w:spacing w:after="0" w:line="240" w:lineRule="auto"/>
        <w:ind w:left="5664"/>
        <w:rPr>
          <w:rFonts w:ascii="Times New Roman" w:hAnsi="Times New Roman"/>
          <w:sz w:val="28"/>
          <w:szCs w:val="28"/>
        </w:rPr>
      </w:pPr>
    </w:p>
    <w:p w:rsidR="00EB20AE" w:rsidRPr="00B258F8" w:rsidRDefault="00EB20AE" w:rsidP="008F4F66">
      <w:pPr>
        <w:spacing w:after="0" w:line="240" w:lineRule="auto"/>
        <w:rPr>
          <w:rFonts w:ascii="Times New Roman" w:hAnsi="Times New Roman"/>
          <w:sz w:val="24"/>
          <w:szCs w:val="24"/>
        </w:rPr>
      </w:pPr>
      <w:r>
        <w:rPr>
          <w:rFonts w:ascii="Times New Roman" w:hAnsi="Times New Roman"/>
          <w:sz w:val="24"/>
          <w:szCs w:val="24"/>
        </w:rPr>
        <w:t>(указывается служба судебных приставов-</w:t>
      </w:r>
    </w:p>
    <w:p w:rsidR="00EB20AE" w:rsidRPr="00B258F8" w:rsidRDefault="00EB20AE" w:rsidP="008F4F66">
      <w:pPr>
        <w:spacing w:after="0" w:line="240" w:lineRule="auto"/>
        <w:rPr>
          <w:rFonts w:ascii="Times New Roman" w:hAnsi="Times New Roman"/>
          <w:sz w:val="24"/>
          <w:szCs w:val="24"/>
        </w:rPr>
      </w:pPr>
      <w:r>
        <w:rPr>
          <w:rFonts w:ascii="Times New Roman" w:hAnsi="Times New Roman"/>
          <w:sz w:val="24"/>
          <w:szCs w:val="24"/>
        </w:rPr>
        <w:t>исполнителей по месту нахождения (месту</w:t>
      </w:r>
    </w:p>
    <w:p w:rsidR="00EB20AE" w:rsidRPr="00B258F8" w:rsidRDefault="00EB20AE" w:rsidP="008F4F66">
      <w:pPr>
        <w:spacing w:after="0" w:line="240" w:lineRule="auto"/>
        <w:rPr>
          <w:rFonts w:ascii="Times New Roman" w:hAnsi="Times New Roman"/>
          <w:sz w:val="24"/>
          <w:szCs w:val="24"/>
        </w:rPr>
      </w:pPr>
      <w:r>
        <w:rPr>
          <w:rFonts w:ascii="Times New Roman" w:hAnsi="Times New Roman"/>
          <w:sz w:val="24"/>
          <w:szCs w:val="24"/>
        </w:rPr>
        <w:t>жительства) лица, привлеченного к</w:t>
      </w:r>
    </w:p>
    <w:p w:rsidR="00EB20AE" w:rsidRPr="00B258F8" w:rsidRDefault="00EB20AE" w:rsidP="008F4F66">
      <w:pPr>
        <w:spacing w:after="0" w:line="240" w:lineRule="auto"/>
        <w:rPr>
          <w:rFonts w:ascii="Times New Roman" w:hAnsi="Times New Roman"/>
          <w:sz w:val="24"/>
          <w:szCs w:val="24"/>
        </w:rPr>
      </w:pPr>
      <w:r>
        <w:rPr>
          <w:rFonts w:ascii="Times New Roman" w:hAnsi="Times New Roman"/>
          <w:sz w:val="24"/>
          <w:szCs w:val="24"/>
        </w:rPr>
        <w:t>административной ответственности)</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EB20AE" w:rsidRDefault="00EB20AE" w:rsidP="008F4F66">
      <w:pPr>
        <w:spacing w:after="0" w:line="240" w:lineRule="auto"/>
        <w:jc w:val="center"/>
        <w:rPr>
          <w:rFonts w:ascii="Times New Roman" w:hAnsi="Times New Roman"/>
          <w:b/>
          <w:sz w:val="28"/>
          <w:szCs w:val="28"/>
        </w:rPr>
      </w:pPr>
      <w:r>
        <w:rPr>
          <w:rFonts w:ascii="Times New Roman" w:hAnsi="Times New Roman"/>
          <w:b/>
          <w:sz w:val="28"/>
          <w:szCs w:val="28"/>
        </w:rPr>
        <w:t>о возбуждении исполнительного производства</w:t>
      </w: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jc w:val="center"/>
        <w:rPr>
          <w:rFonts w:ascii="Times New Roman" w:hAnsi="Times New Roman"/>
          <w:sz w:val="28"/>
          <w:szCs w:val="28"/>
        </w:rPr>
      </w:pP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Финансовое управление Администрации Тамбовского района направляет для исполнения постановление о наложении штрафа по делу об административном правонарушении № ___________,  вынесенное в отношении _________ ____________________________________________________________________</w:t>
      </w:r>
    </w:p>
    <w:p w:rsidR="00EB20AE" w:rsidRPr="00B258F8"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(указывается лицо, привлеченное к административной ответственности)</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 xml:space="preserve">Указанное постановление не исполнено ____________________________ </w:t>
      </w:r>
    </w:p>
    <w:p w:rsidR="00EB20AE" w:rsidRDefault="00EB20AE" w:rsidP="008F4F66">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B258F8" w:rsidRDefault="00EB20AE" w:rsidP="008F4F66">
      <w:pPr>
        <w:spacing w:after="0" w:line="240" w:lineRule="auto"/>
        <w:jc w:val="center"/>
        <w:rPr>
          <w:rFonts w:ascii="Times New Roman" w:hAnsi="Times New Roman"/>
          <w:sz w:val="20"/>
          <w:szCs w:val="20"/>
        </w:rPr>
      </w:pPr>
      <w:r>
        <w:rPr>
          <w:rFonts w:ascii="Times New Roman" w:hAnsi="Times New Roman"/>
          <w:sz w:val="20"/>
          <w:szCs w:val="20"/>
        </w:rPr>
        <w:t>(указывается лицо, привлеченное к административной ответственности)</w:t>
      </w:r>
    </w:p>
    <w:p w:rsidR="00EB20AE" w:rsidRPr="00EA2A6C" w:rsidRDefault="00EB20AE" w:rsidP="008F4F66">
      <w:pPr>
        <w:spacing w:after="0" w:line="240" w:lineRule="auto"/>
        <w:rPr>
          <w:rFonts w:ascii="Times New Roman" w:hAnsi="Times New Roman"/>
          <w:sz w:val="28"/>
          <w:szCs w:val="28"/>
        </w:rPr>
      </w:pPr>
      <w:r>
        <w:rPr>
          <w:rFonts w:ascii="Times New Roman" w:hAnsi="Times New Roman"/>
          <w:sz w:val="28"/>
          <w:szCs w:val="28"/>
        </w:rPr>
        <w:t>в 60-дневный срок.</w:t>
      </w: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На основании изложенного, руководствуясь пунктом 6 части 1 статьи 12 Федерального закона от 02.10.2007 № 229-ФЗ «Об исполнительном производстве», прошу в установленном законодательством Российской Федерации порядке и сроки произвести исполнительные действия по принудительному исполнению постановления о наложении штрафа по делу об административном правонарушении от ______________________ № ___________ на сумму ______ ____________________________________________________________ рублей.</w:t>
      </w:r>
    </w:p>
    <w:p w:rsidR="00EB20AE" w:rsidRPr="00085ACE" w:rsidRDefault="00EB20AE" w:rsidP="008F4F66">
      <w:pPr>
        <w:spacing w:after="0" w:line="240" w:lineRule="auto"/>
        <w:rPr>
          <w:rFonts w:ascii="Times New Roman" w:hAnsi="Times New Roman"/>
          <w:sz w:val="20"/>
          <w:szCs w:val="20"/>
        </w:rPr>
      </w:pPr>
      <w:r>
        <w:rPr>
          <w:rFonts w:ascii="Times New Roman" w:hAnsi="Times New Roman"/>
          <w:sz w:val="20"/>
          <w:szCs w:val="20"/>
        </w:rPr>
        <w:t xml:space="preserve">                                                                (указываются сумма прописью)</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ind w:firstLine="709"/>
        <w:rPr>
          <w:rFonts w:ascii="Times New Roman" w:hAnsi="Times New Roman"/>
          <w:sz w:val="28"/>
          <w:szCs w:val="28"/>
        </w:rPr>
      </w:pPr>
      <w:r>
        <w:rPr>
          <w:rFonts w:ascii="Times New Roman" w:hAnsi="Times New Roman"/>
          <w:sz w:val="28"/>
          <w:szCs w:val="28"/>
        </w:rPr>
        <w:t>О получении постановления и взыскании штрафа просьба уведомить Финансовое управление Администрации Тамбовского района.</w:t>
      </w:r>
    </w:p>
    <w:p w:rsidR="00EB20AE" w:rsidRDefault="00EB20AE" w:rsidP="008F4F66">
      <w:pPr>
        <w:spacing w:after="0" w:line="240" w:lineRule="auto"/>
        <w:rPr>
          <w:rFonts w:ascii="Times New Roman" w:hAnsi="Times New Roman"/>
          <w:sz w:val="28"/>
          <w:szCs w:val="28"/>
        </w:rPr>
      </w:pPr>
    </w:p>
    <w:p w:rsidR="00EB20AE" w:rsidRDefault="00EB20AE" w:rsidP="008F4F66">
      <w:pPr>
        <w:spacing w:after="0" w:line="240" w:lineRule="auto"/>
        <w:ind w:firstLine="709"/>
        <w:jc w:val="both"/>
        <w:rPr>
          <w:rFonts w:ascii="Times New Roman" w:hAnsi="Times New Roman"/>
          <w:sz w:val="28"/>
          <w:szCs w:val="28"/>
        </w:rPr>
      </w:pPr>
      <w:r>
        <w:rPr>
          <w:rFonts w:ascii="Times New Roman" w:hAnsi="Times New Roman"/>
          <w:sz w:val="28"/>
          <w:szCs w:val="28"/>
        </w:rPr>
        <w:t>Приложение: постановление на ________________ листах.</w:t>
      </w: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p>
    <w:p w:rsidR="00EB20AE" w:rsidRDefault="00EB20AE" w:rsidP="008F4F6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B20AE" w:rsidRPr="002D3C61" w:rsidRDefault="00EB20AE" w:rsidP="008F4F66">
      <w:pPr>
        <w:spacing w:after="0" w:line="240" w:lineRule="auto"/>
        <w:jc w:val="both"/>
        <w:rPr>
          <w:rFonts w:ascii="Times New Roman" w:hAnsi="Times New Roman"/>
          <w:sz w:val="20"/>
          <w:szCs w:val="20"/>
        </w:rPr>
      </w:pPr>
      <w:r>
        <w:rPr>
          <w:rFonts w:ascii="Times New Roman" w:hAnsi="Times New Roman"/>
          <w:sz w:val="20"/>
          <w:szCs w:val="20"/>
        </w:rPr>
        <w:t xml:space="preserve">          (должность)                                                       (подпись)                                            (расшифровка подписи)</w:t>
      </w:r>
    </w:p>
    <w:p w:rsidR="00EB20AE" w:rsidRDefault="00EB20AE" w:rsidP="008F4F66">
      <w:pPr>
        <w:spacing w:after="0" w:line="240" w:lineRule="auto"/>
        <w:jc w:val="both"/>
        <w:rPr>
          <w:rFonts w:ascii="Times New Roman" w:hAnsi="Times New Roman"/>
          <w:sz w:val="28"/>
          <w:szCs w:val="28"/>
        </w:rPr>
      </w:pPr>
    </w:p>
    <w:p w:rsidR="00EB20AE" w:rsidRPr="00085ACE" w:rsidRDefault="00EB20AE" w:rsidP="008F4F66">
      <w:pPr>
        <w:spacing w:after="0" w:line="240" w:lineRule="auto"/>
        <w:jc w:val="both"/>
        <w:rPr>
          <w:rFonts w:ascii="Times New Roman" w:hAnsi="Times New Roman"/>
          <w:sz w:val="28"/>
          <w:szCs w:val="28"/>
        </w:rPr>
      </w:pPr>
    </w:p>
    <w:p w:rsidR="00EB20AE" w:rsidRDefault="00EB20AE"/>
    <w:sectPr w:rsidR="00EB20AE" w:rsidSect="00E624B4">
      <w:pgSz w:w="11906" w:h="16838"/>
      <w:pgMar w:top="1134" w:right="567" w:bottom="1134" w:left="164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54B9"/>
    <w:multiLevelType w:val="hybridMultilevel"/>
    <w:tmpl w:val="48DA534C"/>
    <w:lvl w:ilvl="0" w:tplc="56BA9E1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0BAD1DFC"/>
    <w:multiLevelType w:val="multilevel"/>
    <w:tmpl w:val="6C36D53E"/>
    <w:lvl w:ilvl="0">
      <w:start w:val="1"/>
      <w:numFmt w:val="decimal"/>
      <w:lvlText w:val="%1."/>
      <w:lvlJc w:val="left"/>
      <w:pPr>
        <w:ind w:left="720" w:hanging="360"/>
      </w:pPr>
      <w:rPr>
        <w:rFonts w:cs="Times New Roman"/>
      </w:rPr>
    </w:lvl>
    <w:lvl w:ilvl="1">
      <w:start w:val="1"/>
      <w:numFmt w:val="decimal"/>
      <w:isLgl/>
      <w:lvlText w:val="%1.%2."/>
      <w:lvlJc w:val="left"/>
      <w:pPr>
        <w:ind w:left="1429" w:hanging="720"/>
      </w:pPr>
      <w:rPr>
        <w:rFonts w:cs="Times New Roman"/>
      </w:rPr>
    </w:lvl>
    <w:lvl w:ilvl="2">
      <w:start w:val="1"/>
      <w:numFmt w:val="decimal"/>
      <w:isLgl/>
      <w:lvlText w:val="%1.%2.%3."/>
      <w:lvlJc w:val="left"/>
      <w:pPr>
        <w:ind w:left="1778" w:hanging="720"/>
      </w:pPr>
      <w:rPr>
        <w:rFonts w:cs="Times New Roman"/>
      </w:rPr>
    </w:lvl>
    <w:lvl w:ilvl="3">
      <w:start w:val="1"/>
      <w:numFmt w:val="decimal"/>
      <w:isLgl/>
      <w:lvlText w:val="%1.%2.%3.%4."/>
      <w:lvlJc w:val="left"/>
      <w:pPr>
        <w:ind w:left="2487" w:hanging="1080"/>
      </w:pPr>
      <w:rPr>
        <w:rFonts w:cs="Times New Roman"/>
      </w:rPr>
    </w:lvl>
    <w:lvl w:ilvl="4">
      <w:start w:val="1"/>
      <w:numFmt w:val="decimal"/>
      <w:isLgl/>
      <w:lvlText w:val="%1.%2.%3.%4.%5."/>
      <w:lvlJc w:val="left"/>
      <w:pPr>
        <w:ind w:left="2836" w:hanging="1080"/>
      </w:pPr>
      <w:rPr>
        <w:rFonts w:cs="Times New Roman"/>
      </w:rPr>
    </w:lvl>
    <w:lvl w:ilvl="5">
      <w:start w:val="1"/>
      <w:numFmt w:val="decimal"/>
      <w:isLgl/>
      <w:lvlText w:val="%1.%2.%3.%4.%5.%6."/>
      <w:lvlJc w:val="left"/>
      <w:pPr>
        <w:ind w:left="3545" w:hanging="1440"/>
      </w:pPr>
      <w:rPr>
        <w:rFonts w:cs="Times New Roman"/>
      </w:rPr>
    </w:lvl>
    <w:lvl w:ilvl="6">
      <w:start w:val="1"/>
      <w:numFmt w:val="decimal"/>
      <w:isLgl/>
      <w:lvlText w:val="%1.%2.%3.%4.%5.%6.%7."/>
      <w:lvlJc w:val="left"/>
      <w:pPr>
        <w:ind w:left="4254" w:hanging="1800"/>
      </w:pPr>
      <w:rPr>
        <w:rFonts w:cs="Times New Roman"/>
      </w:rPr>
    </w:lvl>
    <w:lvl w:ilvl="7">
      <w:start w:val="1"/>
      <w:numFmt w:val="decimal"/>
      <w:isLgl/>
      <w:lvlText w:val="%1.%2.%3.%4.%5.%6.%7.%8."/>
      <w:lvlJc w:val="left"/>
      <w:pPr>
        <w:ind w:left="4603" w:hanging="1800"/>
      </w:pPr>
      <w:rPr>
        <w:rFonts w:cs="Times New Roman"/>
      </w:rPr>
    </w:lvl>
    <w:lvl w:ilvl="8">
      <w:start w:val="1"/>
      <w:numFmt w:val="decimal"/>
      <w:isLgl/>
      <w:lvlText w:val="%1.%2.%3.%4.%5.%6.%7.%8.%9."/>
      <w:lvlJc w:val="left"/>
      <w:pPr>
        <w:ind w:left="5312" w:hanging="2160"/>
      </w:pPr>
      <w:rPr>
        <w:rFonts w:cs="Times New Roman"/>
      </w:rPr>
    </w:lvl>
  </w:abstractNum>
  <w:abstractNum w:abstractNumId="2">
    <w:nsid w:val="19922A26"/>
    <w:multiLevelType w:val="hybridMultilevel"/>
    <w:tmpl w:val="66EE1A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B7C2222"/>
    <w:multiLevelType w:val="hybridMultilevel"/>
    <w:tmpl w:val="D6DAED46"/>
    <w:lvl w:ilvl="0" w:tplc="BFC223D4">
      <w:start w:val="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702C8C"/>
    <w:multiLevelType w:val="hybridMultilevel"/>
    <w:tmpl w:val="1534B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2C64C20"/>
    <w:multiLevelType w:val="hybridMultilevel"/>
    <w:tmpl w:val="5CB295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2AC7C52"/>
    <w:multiLevelType w:val="hybridMultilevel"/>
    <w:tmpl w:val="66763006"/>
    <w:lvl w:ilvl="0" w:tplc="78B63AA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4773426E"/>
    <w:multiLevelType w:val="hybridMultilevel"/>
    <w:tmpl w:val="7D6C2F88"/>
    <w:lvl w:ilvl="0" w:tplc="603A2BE0">
      <w:start w:val="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E5352B"/>
    <w:multiLevelType w:val="hybridMultilevel"/>
    <w:tmpl w:val="C3DC67E4"/>
    <w:lvl w:ilvl="0" w:tplc="D13A55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8"/>
  </w:num>
  <w:num w:numId="3">
    <w:abstractNumId w:val="4"/>
  </w:num>
  <w:num w:numId="4">
    <w:abstractNumId w:val="6"/>
  </w:num>
  <w:num w:numId="5">
    <w:abstractNumId w:val="2"/>
  </w:num>
  <w:num w:numId="6">
    <w:abstractNumId w:val="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314D"/>
    <w:rsid w:val="00085ACE"/>
    <w:rsid w:val="000B1A53"/>
    <w:rsid w:val="00193636"/>
    <w:rsid w:val="001B7B5F"/>
    <w:rsid w:val="001C41F5"/>
    <w:rsid w:val="00234405"/>
    <w:rsid w:val="00252D1E"/>
    <w:rsid w:val="002D3C61"/>
    <w:rsid w:val="002F4E6D"/>
    <w:rsid w:val="00305586"/>
    <w:rsid w:val="003C1125"/>
    <w:rsid w:val="004B4881"/>
    <w:rsid w:val="004C02BD"/>
    <w:rsid w:val="005409BC"/>
    <w:rsid w:val="00562822"/>
    <w:rsid w:val="00581555"/>
    <w:rsid w:val="00596EBA"/>
    <w:rsid w:val="005A76F1"/>
    <w:rsid w:val="005C383E"/>
    <w:rsid w:val="005D5F58"/>
    <w:rsid w:val="0069559E"/>
    <w:rsid w:val="006C5112"/>
    <w:rsid w:val="006D48AE"/>
    <w:rsid w:val="006E2A96"/>
    <w:rsid w:val="007051AD"/>
    <w:rsid w:val="00716976"/>
    <w:rsid w:val="0072314D"/>
    <w:rsid w:val="00726AC7"/>
    <w:rsid w:val="007523B8"/>
    <w:rsid w:val="007742A3"/>
    <w:rsid w:val="00791CA3"/>
    <w:rsid w:val="00794E68"/>
    <w:rsid w:val="007C6100"/>
    <w:rsid w:val="007E5568"/>
    <w:rsid w:val="00801B39"/>
    <w:rsid w:val="0080235C"/>
    <w:rsid w:val="008F4F66"/>
    <w:rsid w:val="0093767B"/>
    <w:rsid w:val="009666CD"/>
    <w:rsid w:val="009D265B"/>
    <w:rsid w:val="009D364B"/>
    <w:rsid w:val="00A12BAE"/>
    <w:rsid w:val="00A23BC9"/>
    <w:rsid w:val="00A50810"/>
    <w:rsid w:val="00A53EC8"/>
    <w:rsid w:val="00A6103E"/>
    <w:rsid w:val="00A71F7F"/>
    <w:rsid w:val="00AA185C"/>
    <w:rsid w:val="00AF678B"/>
    <w:rsid w:val="00B07C1F"/>
    <w:rsid w:val="00B11873"/>
    <w:rsid w:val="00B258F8"/>
    <w:rsid w:val="00B4528B"/>
    <w:rsid w:val="00BC1A73"/>
    <w:rsid w:val="00BD7AF0"/>
    <w:rsid w:val="00BE19DA"/>
    <w:rsid w:val="00C3647B"/>
    <w:rsid w:val="00C73609"/>
    <w:rsid w:val="00CC6605"/>
    <w:rsid w:val="00CD1AC9"/>
    <w:rsid w:val="00D03E1A"/>
    <w:rsid w:val="00D325B9"/>
    <w:rsid w:val="00D36AEB"/>
    <w:rsid w:val="00D37A6D"/>
    <w:rsid w:val="00D526CC"/>
    <w:rsid w:val="00D61D1E"/>
    <w:rsid w:val="00D6636D"/>
    <w:rsid w:val="00D72F29"/>
    <w:rsid w:val="00D810EA"/>
    <w:rsid w:val="00DF7006"/>
    <w:rsid w:val="00E15DB5"/>
    <w:rsid w:val="00E43E31"/>
    <w:rsid w:val="00E624B4"/>
    <w:rsid w:val="00EA2A6C"/>
    <w:rsid w:val="00EB20AE"/>
    <w:rsid w:val="00EE7EE5"/>
    <w:rsid w:val="00F43898"/>
    <w:rsid w:val="00F5011D"/>
    <w:rsid w:val="00FA5F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F66"/>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F4F6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8F4F66"/>
    <w:pPr>
      <w:widowControl w:val="0"/>
      <w:autoSpaceDE w:val="0"/>
      <w:autoSpaceDN w:val="0"/>
    </w:pPr>
    <w:rPr>
      <w:rFonts w:eastAsia="Times New Roman" w:cs="Calibri"/>
      <w:szCs w:val="20"/>
    </w:rPr>
  </w:style>
  <w:style w:type="character" w:customStyle="1" w:styleId="a">
    <w:name w:val="Цветовое выделение"/>
    <w:uiPriority w:val="99"/>
    <w:rsid w:val="008F4F66"/>
    <w:rPr>
      <w:b/>
      <w:color w:val="26282F"/>
    </w:rPr>
  </w:style>
  <w:style w:type="paragraph" w:styleId="ListParagraph">
    <w:name w:val="List Paragraph"/>
    <w:basedOn w:val="Normal"/>
    <w:uiPriority w:val="99"/>
    <w:qFormat/>
    <w:rsid w:val="008F4F66"/>
    <w:pPr>
      <w:ind w:left="720"/>
      <w:contextualSpacing/>
    </w:pPr>
  </w:style>
</w:styles>
</file>

<file path=word/webSettings.xml><?xml version="1.0" encoding="utf-8"?>
<w:webSettings xmlns:r="http://schemas.openxmlformats.org/officeDocument/2006/relationships" xmlns:w="http://schemas.openxmlformats.org/wordprocessingml/2006/main">
  <w:divs>
    <w:div w:id="893928676">
      <w:marLeft w:val="0"/>
      <w:marRight w:val="0"/>
      <w:marTop w:val="0"/>
      <w:marBottom w:val="0"/>
      <w:divBdr>
        <w:top w:val="none" w:sz="0" w:space="0" w:color="auto"/>
        <w:left w:val="none" w:sz="0" w:space="0" w:color="auto"/>
        <w:bottom w:val="none" w:sz="0" w:space="0" w:color="auto"/>
        <w:right w:val="none" w:sz="0" w:space="0" w:color="auto"/>
      </w:divBdr>
    </w:div>
    <w:div w:id="893928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33</Pages>
  <Words>10169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Fiinik</dc:creator>
  <cp:keywords/>
  <dc:description/>
  <cp:lastModifiedBy>Admin</cp:lastModifiedBy>
  <cp:revision>22</cp:revision>
  <dcterms:created xsi:type="dcterms:W3CDTF">2017-11-23T00:30:00Z</dcterms:created>
  <dcterms:modified xsi:type="dcterms:W3CDTF">2019-02-28T01:30:00Z</dcterms:modified>
</cp:coreProperties>
</file>